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5BD9B" w14:textId="3ABD6CBC" w:rsidR="007F0CD4" w:rsidRPr="00055FF8" w:rsidRDefault="007F0CD4" w:rsidP="007F0CD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055FF8">
        <w:rPr>
          <w:rFonts w:asciiTheme="majorBidi" w:hAnsiTheme="majorBidi" w:cstheme="majorBidi" w:hint="cs"/>
          <w:sz w:val="52"/>
          <w:szCs w:val="52"/>
          <w:cs/>
        </w:rPr>
        <w:t>บริษัท เอเซีย เมทัล จำกัด (มหาชน)</w:t>
      </w:r>
    </w:p>
    <w:p w14:paraId="100140F1" w14:textId="238C3F2E" w:rsidR="007F0CD4" w:rsidRPr="00055FF8" w:rsidRDefault="007F0CD4" w:rsidP="007F0CD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055FF8"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5B37D2E0" w14:textId="5660957C" w:rsidR="007F0CD4" w:rsidRPr="00055FF8" w:rsidRDefault="007F0CD4" w:rsidP="007F0CD4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18"/>
          <w:szCs w:val="18"/>
        </w:rPr>
      </w:pPr>
    </w:p>
    <w:p w14:paraId="5253A4B7" w14:textId="77777777" w:rsidR="007F0CD4" w:rsidRPr="00055FF8" w:rsidRDefault="007F0CD4" w:rsidP="007F0CD4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18"/>
          <w:szCs w:val="18"/>
        </w:rPr>
      </w:pPr>
    </w:p>
    <w:p w14:paraId="6C05C804" w14:textId="666D89F5" w:rsidR="004D57A9" w:rsidRPr="00055FF8" w:rsidRDefault="004D57A9" w:rsidP="656C12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55FF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DC0903" w:rsidRPr="00055FF8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055FF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E43333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34D72BB4" w14:textId="77777777" w:rsidR="004D57A9" w:rsidRPr="00055FF8" w:rsidRDefault="004D57A9" w:rsidP="004D57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055FF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055FF8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3DB461BF" w14:textId="77777777" w:rsidR="004D57A9" w:rsidRPr="00055FF8" w:rsidRDefault="004D57A9" w:rsidP="004D57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55FF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4E4B30D" w14:textId="77777777" w:rsidR="007F0CD4" w:rsidRPr="00055FF8" w:rsidRDefault="007F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3BF9D32" w14:textId="77777777" w:rsidR="007F0CD4" w:rsidRPr="00055FF8" w:rsidRDefault="007F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E93AD3F" w14:textId="00C20C98" w:rsidR="007F0CD4" w:rsidRPr="00055FF8" w:rsidRDefault="00891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7F0CD4" w:rsidRPr="00055FF8" w:rsidSect="00B95642">
          <w:headerReference w:type="default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</w:p>
    <w:p w14:paraId="246BB88F" w14:textId="280C6FA9" w:rsidR="004C48ED" w:rsidRPr="00055FF8" w:rsidRDefault="00E330E0" w:rsidP="0090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055FF8">
        <w:rPr>
          <w:rFonts w:ascii="Angsana New" w:eastAsia="MS Mincho" w:hAnsi="Angsana New" w:cs="Angsana New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0246AA9" w14:textId="77777777" w:rsidR="00E330E0" w:rsidRPr="00055FF8" w:rsidRDefault="00E330E0" w:rsidP="0090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07A35540" w14:textId="77777777" w:rsidR="00904B83" w:rsidRPr="00055FF8" w:rsidRDefault="00904B83" w:rsidP="0090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55FF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Pr="00055FF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055FF8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 เอเซีย เมทัล จำกัด (มหาชน)</w:t>
      </w:r>
    </w:p>
    <w:p w14:paraId="200A2882" w14:textId="77777777" w:rsidR="00904B83" w:rsidRPr="00055FF8" w:rsidRDefault="00904B83" w:rsidP="0090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40C0B5CE" w14:textId="77777777" w:rsidR="00904B83" w:rsidRPr="00055FF8" w:rsidRDefault="00904B83" w:rsidP="00904B83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5FF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3C0B6A9D" w14:textId="77777777" w:rsidR="00904B83" w:rsidRPr="00055FF8" w:rsidRDefault="00904B83" w:rsidP="0090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0775AAB0" w14:textId="7E2D679F" w:rsidR="00904B83" w:rsidRPr="00055FF8" w:rsidRDefault="00904B83" w:rsidP="009F0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ของบริษัท เอเซีย เมทัล จำกัด (มหาชน)</w:t>
      </w:r>
      <w:r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 w:rsidRPr="00652407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="004375AB" w:rsidRPr="00652407">
        <w:rPr>
          <w:rFonts w:ascii="Angsana New" w:hAnsi="Angsana New" w:cs="Angsana New"/>
          <w:spacing w:val="-4"/>
          <w:sz w:val="30"/>
          <w:szCs w:val="30"/>
        </w:rPr>
        <w:t>“</w:t>
      </w:r>
      <w:r w:rsidRPr="00652407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4375AB" w:rsidRPr="00652407">
        <w:rPr>
          <w:rFonts w:ascii="Angsana New" w:hAnsi="Angsana New" w:cs="Angsana New"/>
          <w:spacing w:val="-4"/>
          <w:sz w:val="30"/>
          <w:szCs w:val="30"/>
        </w:rPr>
        <w:t>”</w:t>
      </w:r>
      <w:r w:rsidRPr="00652407">
        <w:rPr>
          <w:rFonts w:ascii="Angsana New" w:hAnsi="Angsana New" w:cs="Angsana New"/>
          <w:spacing w:val="-4"/>
          <w:sz w:val="30"/>
          <w:szCs w:val="30"/>
          <w:cs/>
        </w:rPr>
        <w:t>)</w:t>
      </w:r>
      <w:r w:rsidRPr="0065240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52407">
        <w:rPr>
          <w:rFonts w:ascii="Angsana New" w:hAnsi="Angsana New" w:cs="Angsana New"/>
          <w:spacing w:val="-4"/>
          <w:sz w:val="30"/>
          <w:szCs w:val="30"/>
          <w:cs/>
        </w:rPr>
        <w:t xml:space="preserve">และของเฉพาะบริษัท </w:t>
      </w:r>
      <w:r w:rsidRPr="00652407">
        <w:rPr>
          <w:rFonts w:ascii="Angsana New" w:eastAsia="Calibri" w:hAnsi="Angsana New" w:cs="Angsana New"/>
          <w:spacing w:val="-4"/>
          <w:sz w:val="30"/>
          <w:szCs w:val="30"/>
          <w:cs/>
        </w:rPr>
        <w:t>เอเซีย เมทัล จำกัด (มหาชน)</w:t>
      </w:r>
      <w:r w:rsidRPr="00652407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</w:t>
      </w:r>
      <w:r w:rsidRPr="00652407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="004375AB" w:rsidRPr="00652407">
        <w:rPr>
          <w:rFonts w:ascii="Angsana New" w:hAnsi="Angsana New" w:cs="Angsana New"/>
          <w:spacing w:val="-4"/>
          <w:sz w:val="30"/>
          <w:szCs w:val="30"/>
        </w:rPr>
        <w:t>“</w:t>
      </w:r>
      <w:r w:rsidRPr="00652407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="004375AB" w:rsidRPr="00652407">
        <w:rPr>
          <w:rFonts w:ascii="Angsana New" w:hAnsi="Angsana New" w:cs="Angsana New"/>
          <w:spacing w:val="-4"/>
          <w:sz w:val="30"/>
          <w:szCs w:val="30"/>
        </w:rPr>
        <w:t>”</w:t>
      </w:r>
      <w:r w:rsidRPr="00652407">
        <w:rPr>
          <w:rFonts w:ascii="Angsana New" w:hAnsi="Angsana New" w:cs="Angsana New"/>
          <w:spacing w:val="-4"/>
          <w:sz w:val="30"/>
          <w:szCs w:val="30"/>
          <w:cs/>
        </w:rPr>
        <w:t xml:space="preserve">) ตามลำดับ </w:t>
      </w:r>
      <w:r w:rsidRPr="00652407">
        <w:rPr>
          <w:rFonts w:ascii="Angsana New" w:eastAsia="Calibri" w:hAnsi="Angsana New" w:cs="Angsana New"/>
          <w:spacing w:val="-4"/>
          <w:sz w:val="30"/>
          <w:szCs w:val="30"/>
          <w:cs/>
        </w:rPr>
        <w:t>ซึ่งประกอบด้วย</w:t>
      </w:r>
      <w:r w:rsidR="00A016FD" w:rsidRPr="00652407">
        <w:rPr>
          <w:rFonts w:ascii="Angsana New" w:eastAsia="Calibri" w:hAnsi="Angsana New" w:cs="Angsana New"/>
          <w:spacing w:val="-4"/>
          <w:sz w:val="30"/>
          <w:szCs w:val="30"/>
          <w:cs/>
        </w:rPr>
        <w:t>งบฐานะการเงิน</w:t>
      </w:r>
      <w:r w:rsidRPr="00652407">
        <w:rPr>
          <w:rFonts w:ascii="Angsana New" w:hAnsi="Angsana New" w:cs="Angsana New"/>
          <w:spacing w:val="-4"/>
          <w:sz w:val="30"/>
          <w:szCs w:val="30"/>
          <w:cs/>
        </w:rPr>
        <w:t>รวม</w:t>
      </w:r>
      <w:r w:rsidR="00652407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575916">
        <w:rPr>
          <w:rFonts w:ascii="Angsana New" w:hAnsi="Angsana New" w:cs="Angsana New"/>
          <w:spacing w:val="-6"/>
          <w:sz w:val="30"/>
          <w:szCs w:val="30"/>
          <w:cs/>
        </w:rPr>
        <w:t>และ</w:t>
      </w:r>
      <w:r w:rsidR="00A016FD" w:rsidRPr="00055FF8">
        <w:rPr>
          <w:rFonts w:ascii="Angsana New" w:hAnsi="Angsana New" w:cs="Angsana New"/>
          <w:spacing w:val="8"/>
          <w:sz w:val="30"/>
          <w:szCs w:val="30"/>
          <w:cs/>
        </w:rPr>
        <w:t>งบฐานะการเงิน</w:t>
      </w:r>
      <w:r w:rsidRPr="00055FF8">
        <w:rPr>
          <w:rFonts w:ascii="Angsana New" w:hAnsi="Angsana New" w:cs="Angsana New"/>
          <w:spacing w:val="8"/>
          <w:sz w:val="30"/>
          <w:szCs w:val="30"/>
          <w:cs/>
        </w:rPr>
        <w:t>เฉพาะกิจการ</w:t>
      </w:r>
      <w:r w:rsidRPr="00055FF8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055FF8">
        <w:rPr>
          <w:rFonts w:ascii="Angsana New" w:hAnsi="Angsana New" w:cs="Angsana New"/>
          <w:spacing w:val="8"/>
          <w:sz w:val="30"/>
          <w:szCs w:val="30"/>
          <w:cs/>
        </w:rPr>
        <w:t>ณ</w:t>
      </w:r>
      <w:r w:rsidRPr="00055FF8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055FF8">
        <w:rPr>
          <w:rFonts w:ascii="Angsana New" w:hAnsi="Angsana New" w:cs="Angsana New"/>
          <w:spacing w:val="8"/>
          <w:sz w:val="30"/>
          <w:szCs w:val="30"/>
          <w:cs/>
        </w:rPr>
        <w:t xml:space="preserve">วันที่ </w:t>
      </w:r>
      <w:r w:rsidRPr="00055FF8">
        <w:rPr>
          <w:rFonts w:ascii="Angsana New" w:hAnsi="Angsana New" w:cs="Angsana New"/>
          <w:spacing w:val="8"/>
          <w:sz w:val="30"/>
          <w:szCs w:val="30"/>
        </w:rPr>
        <w:t xml:space="preserve">31 </w:t>
      </w:r>
      <w:r w:rsidRPr="00055FF8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ธันวาคม </w:t>
      </w:r>
      <w:r w:rsidR="00E43333">
        <w:rPr>
          <w:rFonts w:ascii="Angsana New" w:hAnsi="Angsana New" w:cs="Angsana New"/>
          <w:spacing w:val="8"/>
          <w:sz w:val="30"/>
          <w:szCs w:val="30"/>
        </w:rPr>
        <w:t>2568</w:t>
      </w:r>
      <w:r w:rsidR="005B360C" w:rsidRPr="00055FF8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055FF8">
        <w:rPr>
          <w:rFonts w:ascii="Angsana New" w:hAnsi="Angsana New" w:cs="Angsana New"/>
          <w:spacing w:val="8"/>
          <w:sz w:val="30"/>
          <w:szCs w:val="30"/>
          <w:cs/>
        </w:rPr>
        <w:t>งบกำไรขาดทุนเบ็ดเสร็จรวมและ</w:t>
      </w:r>
      <w:r w:rsidRPr="00055FF8">
        <w:rPr>
          <w:rFonts w:ascii="Angsana New" w:hAnsi="Angsana New" w:cs="Angsana New"/>
          <w:spacing w:val="-2"/>
          <w:sz w:val="30"/>
          <w:szCs w:val="30"/>
          <w:cs/>
        </w:rPr>
        <w:t>งบกำไรขาดทุนเบ็ดเสร็จเฉพาะกิจการ</w:t>
      </w:r>
      <w:r w:rsidRPr="00055FF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55FF8">
        <w:rPr>
          <w:rFonts w:ascii="Angsana New" w:hAnsi="Angsana New" w:cs="Angsana New"/>
          <w:spacing w:val="4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 w:rsidR="00575916">
        <w:rPr>
          <w:rFonts w:ascii="Angsana New" w:hAnsi="Angsana New" w:cs="Angsana New"/>
          <w:spacing w:val="4"/>
          <w:sz w:val="30"/>
          <w:szCs w:val="30"/>
        </w:rPr>
        <w:t xml:space="preserve">          </w:t>
      </w:r>
      <w:r w:rsidRPr="00055FF8">
        <w:rPr>
          <w:rFonts w:ascii="Angsana New" w:hAnsi="Angsana New" w:cs="Angsana New"/>
          <w:spacing w:val="4"/>
          <w:sz w:val="30"/>
          <w:szCs w:val="30"/>
          <w:cs/>
        </w:rPr>
        <w:t>และงบกระแสเงินสดรวมและงบกระแสเงินสดเฉพาะกิจกา</w:t>
      </w:r>
      <w:r w:rsidR="002608D4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ร </w:t>
      </w:r>
      <w:r w:rsidRPr="00055FF8">
        <w:rPr>
          <w:rFonts w:ascii="Angsana New" w:hAnsi="Angsana New" w:cs="Angsana New"/>
          <w:spacing w:val="4"/>
          <w:sz w:val="30"/>
          <w:szCs w:val="30"/>
          <w:cs/>
        </w:rPr>
        <w:t xml:space="preserve">สำหรับปีสิ้นสุดวันเดียวกัน </w:t>
      </w:r>
      <w:r w:rsidR="009F01BF" w:rsidRPr="00055FF8">
        <w:rPr>
          <w:rFonts w:ascii="Angsana New" w:hAnsi="Angsana New" w:cs="Angsana New" w:hint="cs"/>
          <w:spacing w:val="4"/>
          <w:sz w:val="30"/>
          <w:szCs w:val="30"/>
          <w:cs/>
        </w:rPr>
        <w:t>และหมายเหตุประกอบ</w:t>
      </w:r>
      <w:r w:rsidR="00652407">
        <w:rPr>
          <w:rFonts w:ascii="Angsana New" w:hAnsi="Angsana New" w:cs="Angsana New"/>
          <w:spacing w:val="4"/>
          <w:sz w:val="30"/>
          <w:szCs w:val="30"/>
        </w:rPr>
        <w:t xml:space="preserve">       </w:t>
      </w:r>
      <w:r w:rsidR="009F01BF" w:rsidRPr="00055FF8">
        <w:rPr>
          <w:rFonts w:ascii="Angsana New" w:hAnsi="Angsana New" w:cs="Angsana New" w:hint="cs"/>
          <w:spacing w:val="4"/>
          <w:sz w:val="30"/>
          <w:szCs w:val="30"/>
          <w:cs/>
        </w:rPr>
        <w:t>งบการเงินซึ่งประกอบด้วยสรุปนโยบายการบัญชีและข้อมูลอธิบายอื่นที่มีสาระสำคัญ</w:t>
      </w:r>
    </w:p>
    <w:p w14:paraId="7DAC1095" w14:textId="77777777" w:rsidR="009F01BF" w:rsidRPr="00055FF8" w:rsidRDefault="009F01BF" w:rsidP="009F0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4821CB39" w14:textId="365AC048" w:rsidR="00904B83" w:rsidRPr="00055FF8" w:rsidRDefault="00904B83" w:rsidP="00904B83">
      <w:pPr>
        <w:jc w:val="thaiDistribute"/>
        <w:rPr>
          <w:rFonts w:ascii="Angsana New" w:hAnsi="Angsana New" w:cs="Angsana New"/>
          <w:sz w:val="30"/>
          <w:szCs w:val="30"/>
          <w:rtl/>
        </w:r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055FF8">
        <w:rPr>
          <w:rFonts w:ascii="Angsana New" w:hAnsi="Angsana New" w:cs="Angsana New"/>
          <w:sz w:val="30"/>
          <w:szCs w:val="30"/>
        </w:rPr>
        <w:t xml:space="preserve"> </w:t>
      </w:r>
      <w:r w:rsidRPr="00055FF8">
        <w:rPr>
          <w:rFonts w:ascii="Angsana New" w:hAnsi="Angsana New" w:cs="Angsana New"/>
          <w:sz w:val="30"/>
          <w:szCs w:val="30"/>
          <w:cs/>
        </w:rPr>
        <w:t>วันที่</w:t>
      </w:r>
      <w:r w:rsidRPr="00055FF8">
        <w:rPr>
          <w:rFonts w:ascii="Angsana New" w:hAnsi="Angsana New" w:cs="Angsana New"/>
          <w:sz w:val="30"/>
          <w:szCs w:val="30"/>
        </w:rPr>
        <w:t xml:space="preserve"> 31 </w:t>
      </w:r>
      <w:r w:rsidRPr="00055FF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43333">
        <w:rPr>
          <w:rFonts w:ascii="Angsana New" w:hAnsi="Angsana New" w:cs="Angsana New"/>
          <w:sz w:val="30"/>
          <w:szCs w:val="30"/>
        </w:rPr>
        <w:t>2568</w:t>
      </w:r>
      <w:r w:rsidRPr="00055FF8">
        <w:rPr>
          <w:rFonts w:ascii="Angsana New" w:hAnsi="Angsana New" w:cs="Angsana New"/>
          <w:sz w:val="30"/>
          <w:szCs w:val="30"/>
        </w:rPr>
        <w:t xml:space="preserve"> 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ผลการดำเนินงานรวมและผลการดำเนินงานเฉพาะกิจการ </w:t>
      </w:r>
      <w:r w:rsidRPr="006B10D6">
        <w:rPr>
          <w:rFonts w:ascii="Angsana New" w:hAnsi="Angsana New" w:cs="Angsana New"/>
          <w:spacing w:val="-2"/>
          <w:sz w:val="30"/>
          <w:szCs w:val="30"/>
          <w:cs/>
        </w:rPr>
        <w:t>และกระแสเงินสดรวมและกระแสเงินสดเฉพาะกิจการสำหรับปีสิ้นสุดวันเดียวกัน</w:t>
      </w:r>
      <w:r w:rsidR="00916254" w:rsidRPr="006B10D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B10D6">
        <w:rPr>
          <w:rFonts w:ascii="Angsana New" w:eastAsia="Calibri" w:hAnsi="Angsana New" w:cs="Angsana New"/>
          <w:spacing w:val="-2"/>
          <w:sz w:val="30"/>
          <w:szCs w:val="30"/>
          <w:cs/>
        </w:rPr>
        <w:t>โดยถูกต้องตามที่ควรในสาระสำคัญตาม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มาตรฐานการรายงานทางการเงิ</w:t>
      </w:r>
      <w:r w:rsidRPr="00055FF8">
        <w:rPr>
          <w:rFonts w:ascii="Angsana New" w:hAnsi="Angsana New" w:cs="Angsana New"/>
          <w:sz w:val="30"/>
          <w:szCs w:val="30"/>
          <w:cs/>
        </w:rPr>
        <w:t>น</w:t>
      </w:r>
    </w:p>
    <w:p w14:paraId="537E26C4" w14:textId="77777777" w:rsidR="00904B83" w:rsidRPr="00055FF8" w:rsidRDefault="00904B83" w:rsidP="00337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29A21DF9" w14:textId="77777777" w:rsidR="00904B83" w:rsidRPr="00055FF8" w:rsidRDefault="00904B83" w:rsidP="00904B83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5FF8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B649B18" w14:textId="77777777" w:rsidR="00904B83" w:rsidRPr="00055FF8" w:rsidRDefault="00904B83" w:rsidP="00904B83">
      <w:pPr>
        <w:jc w:val="thaiDistribute"/>
        <w:rPr>
          <w:rFonts w:ascii="Angsana New" w:eastAsia="Calibri" w:hAnsi="Angsana New" w:cs="Angsana New"/>
          <w:b/>
          <w:bCs/>
          <w:sz w:val="24"/>
          <w:szCs w:val="24"/>
        </w:rPr>
      </w:pPr>
    </w:p>
    <w:p w14:paraId="29F53F46" w14:textId="1C675AB8" w:rsidR="005F1A07" w:rsidRPr="00055FF8" w:rsidRDefault="00904B83" w:rsidP="00904B83">
      <w:pPr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5F1A07" w:rsidRPr="00055FF8" w:rsidSect="005F1A07">
          <w:headerReference w:type="default" r:id="rId14"/>
          <w:footerReference w:type="default" r:id="rId15"/>
          <w:pgSz w:w="11907" w:h="16839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CD0A6B" w:rsidRPr="00055FF8">
        <w:rPr>
          <w:rFonts w:ascii="Angsana New" w:eastAsia="Calibri" w:hAnsi="Angsana New" w:cs="Angsana New"/>
          <w:sz w:val="30"/>
          <w:szCs w:val="30"/>
        </w:rPr>
        <w:br/>
      </w:r>
      <w:r w:rsidRPr="00055FF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55FF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="003B423C" w:rsidRPr="00055FF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B423C" w:rsidRPr="00055FF8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="003B423C" w:rsidRPr="00055FF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รวมถึง</w:t>
      </w:r>
      <w:r w:rsidR="003B423C" w:rsidRPr="00055FF8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="003B423C" w:rsidRPr="00055FF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="003B423C" w:rsidRPr="00055FF8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="003B423C" w:rsidRPr="00055FF8">
        <w:rPr>
          <w:rFonts w:ascii="Angsana New" w:eastAsia="Calibri" w:hAnsi="Angsana New" w:cs="Angsana New" w:hint="cs"/>
          <w:sz w:val="30"/>
          <w:szCs w:val="30"/>
          <w:cs/>
        </w:rPr>
        <w:t>ที่กำหนดโดยสภาวิชาชีพบัญชี</w:t>
      </w:r>
      <w:r w:rsidR="003B423C" w:rsidRPr="00055FF8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="003B423C" w:rsidRPr="00055FF8">
        <w:rPr>
          <w:rFonts w:ascii="Angsana New" w:eastAsia="Calibri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3B423C" w:rsidRPr="00055FF8">
        <w:rPr>
          <w:rFonts w:ascii="Angsana New" w:eastAsia="Calibri" w:hAnsi="Angsana New" w:cs="Angsana New"/>
          <w:sz w:val="30"/>
          <w:szCs w:val="30"/>
          <w:cs/>
        </w:rPr>
        <w:t>)</w:t>
      </w:r>
      <w:r w:rsidR="006B10D6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</w:t>
      </w:r>
      <w:r w:rsidRPr="00055FF8">
        <w:rPr>
          <w:rFonts w:ascii="Angsana New" w:eastAsia="Calibri" w:hAnsi="Angsana New" w:cs="Angsana New"/>
          <w:spacing w:val="-4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55FF8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055FF8">
        <w:rPr>
          <w:rFonts w:ascii="Angsana New" w:eastAsia="Calibri" w:hAnsi="Angsana New" w:cs="Angsana New"/>
          <w:spacing w:val="-4"/>
          <w:sz w:val="30"/>
          <w:szCs w:val="30"/>
          <w:cs/>
        </w:rPr>
        <w:t>ๆ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F0D5E" w:rsidRPr="00055FF8">
        <w:rPr>
          <w:rFonts w:ascii="Angsana New" w:eastAsia="Calibri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7F0D5E" w:rsidRPr="00055FF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B7D15A" w14:textId="1BA94516" w:rsidR="00904B83" w:rsidRPr="00055FF8" w:rsidRDefault="00904B83" w:rsidP="00904B83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5FF8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7CC223A" w14:textId="77777777" w:rsidR="00337988" w:rsidRPr="00055FF8" w:rsidRDefault="00337988" w:rsidP="00904B83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1A3E120" w14:textId="47832EB6" w:rsidR="00904B83" w:rsidRPr="00055FF8" w:rsidRDefault="00904B83" w:rsidP="00904B83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825510" w:rsidRPr="00055FF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055FF8">
        <w:rPr>
          <w:rFonts w:ascii="Angsana New" w:eastAsia="Calibri" w:hAnsi="Angsana New" w:cs="Angsana New"/>
          <w:spacing w:val="-4"/>
          <w:sz w:val="30"/>
          <w:szCs w:val="30"/>
          <w:cs/>
        </w:rPr>
        <w:t>ตรวจสอบงบการเงิน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="Calibri" w:hAnsi="Angsana New" w:cs="Angsana New"/>
          <w:spacing w:val="-4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="00193001" w:rsidRPr="00055FF8">
        <w:rPr>
          <w:rFonts w:ascii="Angsana New" w:eastAsia="Calibri" w:hAnsi="Angsana New" w:cs="Angsana New"/>
          <w:spacing w:val="-4"/>
          <w:sz w:val="30"/>
          <w:szCs w:val="30"/>
        </w:rPr>
        <w:br/>
      </w:r>
      <w:r w:rsidRPr="00055FF8">
        <w:rPr>
          <w:rFonts w:ascii="Angsana New" w:eastAsia="Calibri" w:hAnsi="Angsana New" w:cs="Angsana New"/>
          <w:spacing w:val="16"/>
          <w:sz w:val="30"/>
          <w:szCs w:val="30"/>
          <w:cs/>
        </w:rPr>
        <w:t>ของ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055FF8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="00214F0F" w:rsidRPr="00055FF8">
        <w:rPr>
          <w:rFonts w:ascii="Angsana New" w:eastAsia="Calibri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01DBB2A" w14:textId="77777777" w:rsidR="00105157" w:rsidRPr="00055FF8" w:rsidRDefault="00105157" w:rsidP="00904B83">
      <w:pPr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1"/>
        <w:gridCol w:w="4992"/>
      </w:tblGrid>
      <w:tr w:rsidR="00BD7E2E" w:rsidRPr="00055FF8" w14:paraId="4F10BAAA" w14:textId="77777777" w:rsidTr="007F17D1">
        <w:tc>
          <w:tcPr>
            <w:tcW w:w="9595" w:type="dxa"/>
            <w:gridSpan w:val="2"/>
          </w:tcPr>
          <w:p w14:paraId="0FA1D90E" w14:textId="77777777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BD7E2E" w:rsidRPr="00055FF8" w14:paraId="5BE67787" w14:textId="77777777" w:rsidTr="007F17D1">
        <w:tc>
          <w:tcPr>
            <w:tcW w:w="9595" w:type="dxa"/>
            <w:gridSpan w:val="2"/>
          </w:tcPr>
          <w:p w14:paraId="4FD5E607" w14:textId="3B47444A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C818D7" w:rsidRPr="00055FF8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ประกอบงบการเงินข้อ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</w:t>
            </w:r>
            <w:r w:rsidR="00FB234E" w:rsidRPr="00055FF8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ฉ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)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และ 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7 </w:t>
            </w:r>
            <w:r w:rsidR="00FE44A9" w:rsidRPr="00055FF8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ของงบการเงินรวมและงบการเงินเฉพาะ</w:t>
            </w:r>
            <w:r w:rsidR="00114367" w:rsidRPr="00055FF8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กิจการ</w:t>
            </w:r>
          </w:p>
        </w:tc>
      </w:tr>
      <w:tr w:rsidR="00BD7E2E" w:rsidRPr="00055FF8" w14:paraId="3BE53A08" w14:textId="77777777" w:rsidTr="007F17D1">
        <w:tc>
          <w:tcPr>
            <w:tcW w:w="4602" w:type="dxa"/>
          </w:tcPr>
          <w:p w14:paraId="33845FD8" w14:textId="77777777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93" w:type="dxa"/>
          </w:tcPr>
          <w:p w14:paraId="785DA739" w14:textId="77777777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D7E2E" w:rsidRPr="00055FF8" w14:paraId="381274CB" w14:textId="77777777" w:rsidTr="007F17D1">
        <w:tc>
          <w:tcPr>
            <w:tcW w:w="4602" w:type="dxa"/>
          </w:tcPr>
          <w:p w14:paraId="28313971" w14:textId="5334B531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55FF8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สินค้าคงเหลือหลักของ</w:t>
            </w:r>
            <w:r w:rsidR="00FB234E" w:rsidRPr="00055FF8">
              <w:rPr>
                <w:rFonts w:asciiTheme="majorBidi" w:eastAsia="Calibri" w:hAnsiTheme="majorBidi" w:cstheme="majorBidi" w:hint="cs"/>
                <w:color w:val="000000" w:themeColor="text1"/>
                <w:sz w:val="30"/>
                <w:szCs w:val="30"/>
                <w:cs/>
              </w:rPr>
              <w:t>กลุ่ม</w:t>
            </w:r>
            <w:r w:rsidRPr="00055FF8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คือ เหล็กแปรรูป </w:t>
            </w:r>
            <w:r w:rsidRPr="00055FF8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  <w:t xml:space="preserve">(Processing steel) </w:t>
            </w:r>
            <w:r w:rsidRPr="00055FF8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ซึ่ง</w:t>
            </w:r>
            <w:r w:rsidR="00763877" w:rsidRPr="00055FF8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>เป็นสินค้าที่</w:t>
            </w:r>
            <w:r w:rsidRPr="00055FF8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มีความผันผวนของราคาสูง</w:t>
            </w:r>
            <w:r w:rsidR="00FE7DBC" w:rsidRPr="00055FF8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 xml:space="preserve"> โดย</w:t>
            </w:r>
            <w:r w:rsidRPr="00055FF8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ขึ้น</w:t>
            </w:r>
            <w:r w:rsidR="00763877" w:rsidRPr="00055FF8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>อยู่</w:t>
            </w:r>
            <w:r w:rsidRPr="00055FF8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กับปริมาณอุปสงค์และอุปทานของตลาดโลก ดังนั้นจึงมีความเสี่ยงที่มูลค่าตามบัญชีของสินค้าคงเหลืออาจสูงกว่ามูลค่าสุทธิที่จะได้รับ </w:t>
            </w:r>
          </w:p>
          <w:p w14:paraId="49049832" w14:textId="77777777" w:rsidR="00763877" w:rsidRPr="00055FF8" w:rsidRDefault="0076387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  <w:p w14:paraId="63F0165A" w14:textId="13D2044E" w:rsidR="00763877" w:rsidRPr="00055FF8" w:rsidRDefault="0076387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55FF8">
              <w:rPr>
                <w:rFonts w:asciiTheme="majorBidi" w:eastAsia="Calibri" w:hAnsiTheme="majorBidi" w:cs="Angsana New" w:hint="cs"/>
                <w:color w:val="000000"/>
                <w:sz w:val="30"/>
                <w:szCs w:val="30"/>
                <w:cs/>
              </w:rPr>
              <w:t>เนื่องจากสินค้าคงเหลือมียอดคงเหลือที่มีสาระสำคัญและผู้บริหารต้องใช้ดุลยพินิจในการพิจารณามูลค่าสุทธิที่จะได้รับของสินค้าคงเหลือ</w:t>
            </w:r>
            <w:r w:rsidRPr="00055FF8">
              <w:rPr>
                <w:rFonts w:asciiTheme="majorBidi" w:eastAsia="Calibri" w:hAnsiTheme="majorBidi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eastAsia="Calibri" w:hAnsiTheme="majorBidi" w:cs="Angsana New" w:hint="cs"/>
                <w:color w:val="000000"/>
                <w:sz w:val="30"/>
                <w:szCs w:val="30"/>
                <w:cs/>
              </w:rPr>
              <w:t>ข้าพเจ้าจึงเห็นว่าเรื่องนี้เป็นเรื่องสำคัญในการตรวจสอบ</w:t>
            </w:r>
          </w:p>
        </w:tc>
        <w:tc>
          <w:tcPr>
            <w:tcW w:w="4993" w:type="dxa"/>
          </w:tcPr>
          <w:p w14:paraId="0C96658C" w14:textId="141C4D10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51"/>
              <w:jc w:val="thaiDistribute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55FF8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  <w:lang w:val="en-GB"/>
              </w:rPr>
              <w:t>วิธีการตรวจสอบของข้าพเจ้า</w:t>
            </w:r>
            <w:r w:rsidR="000D450E" w:rsidRPr="00055FF8">
              <w:rPr>
                <w:rFonts w:asciiTheme="majorBidi" w:eastAsia="MS Mincho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รวมถึง</w:t>
            </w:r>
          </w:p>
          <w:p w14:paraId="00C26017" w14:textId="77777777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</w:rPr>
            </w:pPr>
          </w:p>
          <w:p w14:paraId="3BECF69F" w14:textId="77777777" w:rsidR="00105157" w:rsidRPr="00055FF8" w:rsidRDefault="00105157" w:rsidP="0010515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contextualSpacing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ทำความเข้าใจเกี่ยวกับกระบวนการพิจารณามูลค่า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br/>
              <w:t>ที่คาดว่าจะได้รับของสินค้าคงเหลือโดยการสอบถามผู้บริหารที่รับผิดชอบโดยตรง ประเมินการออกแบบและการนำไปปฏิบัติของการควบคุมภายในที่เกี่ยวข้อง</w:t>
            </w:r>
          </w:p>
          <w:p w14:paraId="0CBE084F" w14:textId="77777777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/>
              <w:contextualSpacing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715175C5" w14:textId="5B0A38DB" w:rsidR="00105157" w:rsidRPr="00055FF8" w:rsidRDefault="00105157" w:rsidP="0010515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contextualSpacing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ประเมินความเหมาะสมของมูลค่าสุทธิที่จะได้รับของสินค้าคงเหลือ โดย</w:t>
            </w:r>
            <w:r w:rsidR="000D450E" w:rsidRPr="00055FF8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สุ่มทดสอบ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ราคาขายสินค้าหักค่าใช้จ่ายที่จำเป็นในการขายสำหรับสินค้าคงเหลือใน</w:t>
            </w:r>
            <w:r w:rsidR="001047EC" w:rsidRPr="00055FF8">
              <w:rPr>
                <w:rFonts w:asciiTheme="majorBidi" w:eastAsia="MS Mincho" w:hAnsiTheme="majorBidi" w:cstheme="majorBidi"/>
                <w:sz w:val="30"/>
                <w:szCs w:val="30"/>
              </w:rPr>
              <w:br/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แต่ละกลุ่มประเภท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กับเอกสารที่เกี่ยวข้อง</w:t>
            </w:r>
          </w:p>
          <w:p w14:paraId="5D1FF3CF" w14:textId="77777777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/>
              <w:contextualSpacing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DD9461C" w14:textId="0AE3B211" w:rsidR="00105157" w:rsidRPr="00055FF8" w:rsidRDefault="00105157" w:rsidP="00105157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>เปรียบเทียบราคาทุนกับมูลค่าสุทธิที่จะได้รับของสินค้าคงเหลือ ณ วันสิ้นปี เพื่อ</w:t>
            </w:r>
            <w:r w:rsidR="000D450E" w:rsidRPr="00055FF8">
              <w:rPr>
                <w:rFonts w:asciiTheme="majorBidi" w:eastAsia="MS Mincho" w:hAnsiTheme="majorBidi" w:cstheme="majorBidi" w:hint="cs"/>
                <w:spacing w:val="-6"/>
                <w:sz w:val="30"/>
                <w:szCs w:val="30"/>
                <w:cs/>
              </w:rPr>
              <w:t>ทดสอบ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ว่าสินค้าคงเหลือแสดงในราคาทุนหรือมูลค่าสุทธิที่จะได้รับแล้วแต่ราคาใดจะต่ำกว่า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5FF8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>และ</w:t>
            </w:r>
            <w:r w:rsidR="000D450E" w:rsidRPr="00055FF8">
              <w:rPr>
                <w:rFonts w:asciiTheme="majorBidi" w:eastAsia="MS Mincho" w:hAnsiTheme="majorBidi" w:cstheme="majorBidi" w:hint="cs"/>
                <w:spacing w:val="-6"/>
                <w:sz w:val="30"/>
                <w:szCs w:val="30"/>
                <w:cs/>
              </w:rPr>
              <w:t>พิจารณาความเหมาะสม</w:t>
            </w:r>
            <w:r w:rsidR="00D543D8" w:rsidRPr="00055FF8">
              <w:rPr>
                <w:rFonts w:asciiTheme="majorBidi" w:eastAsia="MS Mincho" w:hAnsiTheme="majorBidi" w:cstheme="majorBidi" w:hint="cs"/>
                <w:spacing w:val="-6"/>
                <w:sz w:val="30"/>
                <w:szCs w:val="30"/>
                <w:cs/>
              </w:rPr>
              <w:t>ของ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ค่าเผื่อการปรับลดมูลค่าของสินค้าคงเหลือ</w:t>
            </w:r>
          </w:p>
          <w:p w14:paraId="036367F5" w14:textId="77777777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/>
              <w:contextualSpacing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1797D5EF" w14:textId="77777777" w:rsidR="00105157" w:rsidRPr="00055FF8" w:rsidRDefault="00105157" w:rsidP="0010515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contextualSpacing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36F6E095" w14:textId="77777777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</w:tr>
    </w:tbl>
    <w:p w14:paraId="6D9EC60D" w14:textId="77777777" w:rsidR="00105157" w:rsidRPr="00055FF8" w:rsidRDefault="00105157" w:rsidP="00904B83">
      <w:pPr>
        <w:jc w:val="thaiDistribute"/>
        <w:rPr>
          <w:rFonts w:ascii="Angsana New" w:eastAsia="MS Mincho" w:hAnsi="Angsana New" w:cs="Angsana New"/>
          <w:i/>
          <w:iCs/>
          <w:sz w:val="30"/>
          <w:szCs w:val="30"/>
          <w:cs/>
        </w:rPr>
        <w:sectPr w:rsidR="00105157" w:rsidRPr="00055FF8" w:rsidSect="005F1A07">
          <w:headerReference w:type="default" r:id="rId16"/>
          <w:footerReference w:type="default" r:id="rId17"/>
          <w:pgSz w:w="11907" w:h="16839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14:paraId="441EB6FB" w14:textId="770A9C02" w:rsidR="00105157" w:rsidRPr="00055FF8" w:rsidRDefault="00105157" w:rsidP="00105157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5FF8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695E86C9" w14:textId="77777777" w:rsidR="00105157" w:rsidRPr="00055FF8" w:rsidRDefault="00105157" w:rsidP="00105157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6A65B16C" w14:textId="77777777" w:rsidR="00105157" w:rsidRPr="00055FF8" w:rsidRDefault="00105157" w:rsidP="00105157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055FF8">
        <w:rPr>
          <w:rFonts w:ascii="Angsana New" w:eastAsiaTheme="minorHAnsi" w:hAnsi="Angsana New" w:cs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055FF8">
        <w:rPr>
          <w:rFonts w:ascii="Angsana New" w:eastAsiaTheme="minorHAnsi" w:hAnsi="Angsana New" w:cs="Angsana New"/>
          <w:color w:val="000000"/>
          <w:spacing w:val="-4"/>
          <w:sz w:val="30"/>
          <w:szCs w:val="30"/>
        </w:rPr>
        <w:t xml:space="preserve"> </w:t>
      </w:r>
      <w:r w:rsidRPr="00055FF8">
        <w:rPr>
          <w:rFonts w:ascii="Angsana New" w:eastAsiaTheme="minorHAnsi" w:hAnsi="Angsana New" w:cs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55FF8">
        <w:rPr>
          <w:rFonts w:ascii="Angsana New" w:eastAsiaTheme="minorHAnsi" w:hAnsi="Angsana New" w:cs="Angsana New"/>
          <w:color w:val="000000"/>
          <w:spacing w:val="-4"/>
          <w:sz w:val="30"/>
          <w:szCs w:val="30"/>
        </w:rPr>
        <w:t xml:space="preserve"> </w:t>
      </w:r>
      <w:r w:rsidRPr="00055FF8">
        <w:rPr>
          <w:rFonts w:ascii="Angsana New" w:eastAsiaTheme="minorHAnsi" w:hAnsi="Angsana New" w:cs="Angsana New"/>
          <w:color w:val="000000"/>
          <w:spacing w:val="-4"/>
          <w:sz w:val="30"/>
          <w:szCs w:val="30"/>
          <w:cs/>
        </w:rPr>
        <w:t>แต่ไม่รวมถึงงบ</w:t>
      </w:r>
      <w:r w:rsidRPr="00055FF8">
        <w:rPr>
          <w:rFonts w:ascii="Angsana New" w:eastAsiaTheme="minorHAnsi" w:hAnsi="Angsana New" w:cs="Angsana New"/>
          <w:spacing w:val="-4"/>
          <w:sz w:val="30"/>
          <w:szCs w:val="30"/>
          <w:cs/>
        </w:rPr>
        <w:t>การเงิน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รวม</w:t>
      </w:r>
      <w:r w:rsidRPr="00055FF8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055FF8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A54655C" w14:textId="77777777" w:rsidR="00105157" w:rsidRPr="00055FF8" w:rsidRDefault="00105157" w:rsidP="00105157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14:paraId="72C14E30" w14:textId="11C24E34" w:rsidR="00105157" w:rsidRPr="00055FF8" w:rsidRDefault="00105157" w:rsidP="00105157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055FF8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87279E" w:rsidRPr="00055FF8">
        <w:rPr>
          <w:rFonts w:ascii="Angsana New" w:eastAsiaTheme="minorHAnsi" w:hAnsi="Angsana New" w:cs="Angsana New"/>
          <w:sz w:val="30"/>
          <w:szCs w:val="30"/>
          <w:cs/>
        </w:rPr>
        <w:br/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ความเชื่อมั่นต่อข้อมูลอื่น</w:t>
      </w:r>
      <w:r w:rsidRPr="00055FF8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7CE18A7C" w14:textId="77777777" w:rsidR="00105157" w:rsidRPr="00055FF8" w:rsidRDefault="00105157" w:rsidP="00105157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738AAB68" w14:textId="77777777" w:rsidR="00105157" w:rsidRPr="00055FF8" w:rsidRDefault="00105157" w:rsidP="00105157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055FF8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055FF8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055FF8">
        <w:rPr>
          <w:rFonts w:ascii="Angsana New" w:eastAsiaTheme="minorHAns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055FF8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55FF8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29DEB86F" w14:textId="77777777" w:rsidR="00105157" w:rsidRPr="00055FF8" w:rsidRDefault="00105157" w:rsidP="0010515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0563358" w14:textId="77777777" w:rsidR="00105157" w:rsidRPr="00055FF8" w:rsidRDefault="00105157" w:rsidP="0010515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5FC9993" w14:textId="77777777" w:rsidR="00105157" w:rsidRPr="00055FF8" w:rsidRDefault="00105157" w:rsidP="0010515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69C77BE" w14:textId="77777777" w:rsidR="00105157" w:rsidRPr="00055FF8" w:rsidRDefault="00105157" w:rsidP="00105157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5FF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55FF8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BAA779B" w14:textId="77777777" w:rsidR="00105157" w:rsidRPr="00055FF8" w:rsidRDefault="00105157" w:rsidP="0010515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5BB6F5E" w14:textId="3DE1BC35" w:rsidR="00105157" w:rsidRPr="00055FF8" w:rsidRDefault="00105157" w:rsidP="00105157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</w:t>
      </w:r>
      <w:r w:rsidR="006F1A91">
        <w:rPr>
          <w:rFonts w:ascii="Angsana New" w:eastAsia="Calibri" w:hAnsi="Angsana New" w:cs="Angsana New" w:hint="cs"/>
          <w:sz w:val="30"/>
          <w:szCs w:val="30"/>
          <w:cs/>
        </w:rPr>
        <w:t xml:space="preserve">     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2AF5198" w14:textId="77777777" w:rsidR="00532C6A" w:rsidRPr="00055FF8" w:rsidRDefault="00532C6A" w:rsidP="0010515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4F49CB2" w14:textId="11C5F75C" w:rsidR="00105157" w:rsidRPr="00055FF8" w:rsidRDefault="00105157" w:rsidP="00105157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55FF8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055FF8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022C2BE" w14:textId="77777777" w:rsidR="004C48ED" w:rsidRPr="00055FF8" w:rsidRDefault="004C48ED" w:rsidP="0010515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72C2E9B" w14:textId="34FDD812" w:rsidR="00105157" w:rsidRPr="00055FF8" w:rsidRDefault="00105157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055FF8">
        <w:rPr>
          <w:rFonts w:ascii="Angsana New" w:eastAsia="Calibri" w:hAnsi="Angsana New" w:cs="Angsana New"/>
          <w:spacing w:val="-2"/>
          <w:sz w:val="30"/>
          <w:szCs w:val="30"/>
          <w:cs/>
        </w:rPr>
        <w:t>ผู้มีหน้าที่ในการกำกับดูแลมีหน้าที่ในการ</w:t>
      </w:r>
      <w:r w:rsidRPr="00055FF8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กำกับ</w:t>
      </w:r>
      <w:r w:rsidRPr="00055FF8">
        <w:rPr>
          <w:rFonts w:ascii="Angsana New" w:eastAsia="Calibri" w:hAnsi="Angsana New" w:cs="Angsana New"/>
          <w:spacing w:val="-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055FF8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กลุ่มบริษัทและบริษัท</w:t>
      </w:r>
    </w:p>
    <w:p w14:paraId="15602F2E" w14:textId="77777777" w:rsidR="00C62B1F" w:rsidRDefault="00C62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25C2EED9" w14:textId="6B9A313F" w:rsidR="00105157" w:rsidRPr="00C62B1F" w:rsidRDefault="00105157" w:rsidP="00105157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2B1F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251B593" w14:textId="77777777" w:rsidR="00105157" w:rsidRPr="00C62B1F" w:rsidRDefault="00105157" w:rsidP="0010515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3AFB1D3" w14:textId="458F5AE3" w:rsidR="00105157" w:rsidRPr="00C62B1F" w:rsidRDefault="00105157" w:rsidP="00105157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C62B1F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62B1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62B1F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367F4A" w:rsidRPr="00C62B1F">
        <w:rPr>
          <w:rFonts w:ascii="Angsana New" w:eastAsia="Calibri" w:hAnsi="Angsana New" w:cs="Angsana New"/>
          <w:sz w:val="30"/>
          <w:szCs w:val="30"/>
          <w:cs/>
        </w:rPr>
        <w:br/>
      </w:r>
      <w:r w:rsidRPr="00C62B1F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BB2637" w:rsidRPr="00C62B1F">
        <w:rPr>
          <w:rFonts w:ascii="Angsana New" w:eastAsia="Calibri" w:hAnsi="Angsana New" w:cs="Angsana New"/>
          <w:sz w:val="30"/>
          <w:szCs w:val="30"/>
        </w:rPr>
        <w:br/>
      </w:r>
      <w:r w:rsidRPr="00C62B1F">
        <w:rPr>
          <w:rFonts w:ascii="Angsana New" w:eastAsia="Calibri" w:hAnsi="Angsana New" w:cs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056796" w:rsidRPr="00C62B1F">
        <w:rPr>
          <w:rFonts w:ascii="Angsana New" w:eastAsia="Calibri" w:hAnsi="Angsana New" w:cs="Angsana New"/>
          <w:sz w:val="30"/>
          <w:szCs w:val="30"/>
          <w:cs/>
        </w:rPr>
        <w:br/>
      </w:r>
      <w:r w:rsidRPr="00C62B1F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C62B1F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056796" w:rsidRPr="00C62B1F">
        <w:rPr>
          <w:rFonts w:ascii="Angsana New" w:hAnsi="Angsana New" w:cs="Angsana New"/>
          <w:sz w:val="30"/>
          <w:szCs w:val="30"/>
          <w:cs/>
        </w:rPr>
        <w:br/>
      </w:r>
      <w:r w:rsidRPr="00C62B1F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14:paraId="1645DB4C" w14:textId="77777777" w:rsidR="00105157" w:rsidRPr="00C62B1F" w:rsidRDefault="00105157" w:rsidP="00105157">
      <w:pPr>
        <w:jc w:val="thaiDistribute"/>
        <w:rPr>
          <w:rFonts w:ascii="Angsana New" w:hAnsi="Angsana New" w:cs="Angsana New"/>
          <w:sz w:val="30"/>
          <w:szCs w:val="30"/>
        </w:rPr>
      </w:pPr>
      <w:r w:rsidRPr="00C62B1F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14:paraId="10FABED1" w14:textId="77777777" w:rsidR="00105157" w:rsidRPr="00C62B1F" w:rsidRDefault="00105157" w:rsidP="00105157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62B1F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E7700FC" w14:textId="77777777" w:rsidR="00105157" w:rsidRPr="00C62B1F" w:rsidRDefault="00105157" w:rsidP="0010515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66DB211" w14:textId="701DDEE0" w:rsidR="00105157" w:rsidRPr="00C62B1F" w:rsidRDefault="00105157" w:rsidP="0010515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62B1F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62B1F">
        <w:rPr>
          <w:rFonts w:ascii="Angsana New" w:hAnsi="Angsana New" w:cs="Angsana New"/>
          <w:sz w:val="30"/>
          <w:szCs w:val="30"/>
          <w:cs/>
        </w:rPr>
        <w:t>รวมและ</w:t>
      </w:r>
      <w:r w:rsidR="00EA653C" w:rsidRPr="00C62B1F">
        <w:rPr>
          <w:rFonts w:ascii="Angsana New" w:hAnsi="Angsana New" w:cs="Angsana New"/>
          <w:sz w:val="30"/>
          <w:szCs w:val="30"/>
          <w:cs/>
        </w:rPr>
        <w:br/>
      </w:r>
      <w:r w:rsidRPr="00C62B1F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C62B1F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74404C" w:rsidRPr="00C62B1F">
        <w:rPr>
          <w:rFonts w:ascii="Angsana New" w:eastAsia="Calibri" w:hAnsi="Angsana New" w:cs="Angsana New"/>
          <w:sz w:val="30"/>
          <w:szCs w:val="30"/>
          <w:cs/>
        </w:rPr>
        <w:br/>
      </w:r>
      <w:r w:rsidRPr="00C62B1F">
        <w:rPr>
          <w:rFonts w:ascii="Angsana New" w:eastAsia="Calibri" w:hAnsi="Angsana New" w:cs="Angsana New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A1713" w:rsidRPr="00C62B1F">
        <w:rPr>
          <w:rFonts w:ascii="Angsana New" w:eastAsia="Calibri" w:hAnsi="Angsana New" w:cs="Angsana New"/>
          <w:sz w:val="30"/>
          <w:szCs w:val="30"/>
          <w:cs/>
        </w:rPr>
        <w:br/>
      </w:r>
      <w:r w:rsidRPr="00C62B1F">
        <w:rPr>
          <w:rFonts w:ascii="Angsana New" w:eastAsia="Calibri" w:hAnsi="Angsana New" w:cs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DA3002" w:rsidRPr="00C62B1F">
        <w:rPr>
          <w:rFonts w:ascii="Angsana New" w:eastAsia="Calibri" w:hAnsi="Angsana New" w:cs="Angsana New"/>
          <w:sz w:val="30"/>
          <w:szCs w:val="30"/>
          <w:cs/>
        </w:rPr>
        <w:br/>
      </w:r>
      <w:r w:rsidRPr="00C62B1F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C62B1F">
        <w:rPr>
          <w:rFonts w:ascii="Angsana New" w:hAnsi="Angsana New" w:cs="Angsana New"/>
          <w:sz w:val="30"/>
          <w:szCs w:val="30"/>
          <w:cs/>
        </w:rPr>
        <w:t>ายใน</w:t>
      </w:r>
    </w:p>
    <w:p w14:paraId="5EB2618E" w14:textId="77777777" w:rsidR="00105157" w:rsidRPr="00C62B1F" w:rsidRDefault="00105157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29550D05" w14:textId="77777777" w:rsidR="00105157" w:rsidRPr="00C62B1F" w:rsidRDefault="00105157" w:rsidP="0010515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62B1F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62B1F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C62B1F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3EE1404C" w14:textId="77777777" w:rsidR="00105157" w:rsidRPr="00C62B1F" w:rsidRDefault="00105157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626C8863" w14:textId="588E04BA" w:rsidR="00C62B1F" w:rsidRPr="00C62B1F" w:rsidRDefault="00105157" w:rsidP="0010515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C62B1F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62B1F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8CA6B96" w14:textId="48542118" w:rsidR="00105157" w:rsidRPr="00055FF8" w:rsidRDefault="00C62B1F" w:rsidP="00C62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8FDB268" w14:textId="62131B64" w:rsidR="00105157" w:rsidRPr="00055FF8" w:rsidRDefault="00105157" w:rsidP="0010515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055FF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6D5E25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055F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ข้าพเจ้า</w:t>
      </w: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>โดยให้ข้อสังเกต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ถึงการเปิดเผย</w:t>
      </w: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>ข้อมูล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หรือถ้าการเปิดเผย</w:t>
      </w:r>
      <w:r w:rsidR="001B13E5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055FF8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="00755919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/>
          <w:sz w:val="30"/>
          <w:szCs w:val="30"/>
          <w:cs/>
        </w:rPr>
        <w:t>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055FF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57B1FE92" w14:textId="77777777" w:rsidR="00105157" w:rsidRPr="00055FF8" w:rsidRDefault="00105157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6280091E" w14:textId="3A5263E5" w:rsidR="00105157" w:rsidRPr="00055FF8" w:rsidRDefault="00105157" w:rsidP="0010515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C7091C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055FF8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055FF8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B56439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</w:t>
      </w:r>
      <w:r w:rsidRPr="00055FF8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64EABB2F" w14:textId="77777777" w:rsidR="00105157" w:rsidRPr="00055FF8" w:rsidRDefault="00105157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1C1BDA82" w14:textId="20424A1A" w:rsidR="00105157" w:rsidRPr="00055FF8" w:rsidRDefault="007E55CF" w:rsidP="0010515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E55CF">
        <w:rPr>
          <w:rFonts w:ascii="Angsana New" w:hAnsi="Angsana New" w:hint="cs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105157" w:rsidRPr="00055FF8">
        <w:rPr>
          <w:rFonts w:ascii="Angsana New" w:hAnsi="Angsana New"/>
          <w:sz w:val="30"/>
          <w:szCs w:val="30"/>
          <w:cs/>
        </w:rPr>
        <w:t>ได้</w:t>
      </w:r>
      <w:r w:rsidR="00105157" w:rsidRPr="00055FF8">
        <w:rPr>
          <w:rFonts w:ascii="Angsana New" w:hAnsi="Angsana New" w:hint="cs"/>
          <w:sz w:val="30"/>
          <w:szCs w:val="30"/>
          <w:cs/>
        </w:rPr>
        <w:t>รับ</w:t>
      </w:r>
      <w:r w:rsidR="00105157" w:rsidRPr="00055FF8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105157" w:rsidRPr="006033C7">
        <w:rPr>
          <w:rFonts w:ascii="Angsana New" w:hAnsi="Angsana New"/>
          <w:sz w:val="30"/>
          <w:szCs w:val="30"/>
          <w:cs/>
        </w:rPr>
        <w:t>หรือ</w:t>
      </w:r>
      <w:r w:rsidRPr="007E55CF">
        <w:rPr>
          <w:rFonts w:ascii="Angsana New" w:hAnsi="Angsana New" w:hint="cs"/>
          <w:sz w:val="30"/>
          <w:szCs w:val="30"/>
          <w:cs/>
        </w:rPr>
        <w:t>หน่วย</w:t>
      </w:r>
      <w:r w:rsidR="00105157" w:rsidRPr="00055FF8">
        <w:rPr>
          <w:rFonts w:ascii="Angsana New" w:hAnsi="Angsana New"/>
          <w:sz w:val="30"/>
          <w:szCs w:val="30"/>
          <w:cs/>
        </w:rPr>
        <w:t>ธุรกิจภายในกลุ่มบริษัทเพื่อ</w:t>
      </w:r>
      <w:r w:rsidRPr="007E55CF">
        <w:rPr>
          <w:rFonts w:ascii="Angsana New" w:hAnsi="Angsana New" w:hint="cs"/>
          <w:sz w:val="30"/>
          <w:szCs w:val="30"/>
          <w:cs/>
        </w:rPr>
        <w:t>ใช้เป็นเกณฑ์ในการ</w:t>
      </w:r>
      <w:r w:rsidR="00105157" w:rsidRPr="00055FF8">
        <w:rPr>
          <w:rFonts w:ascii="Angsana New" w:hAnsi="Angsana New"/>
          <w:sz w:val="30"/>
          <w:szCs w:val="30"/>
          <w:cs/>
        </w:rPr>
        <w:t>แสดงความเห็นต่อ</w:t>
      </w:r>
      <w:r w:rsidR="00F6278C">
        <w:rPr>
          <w:rFonts w:ascii="Angsana New" w:hAnsi="Angsana New"/>
          <w:sz w:val="30"/>
          <w:szCs w:val="30"/>
        </w:rPr>
        <w:t xml:space="preserve">             </w:t>
      </w:r>
      <w:r w:rsidR="00105157" w:rsidRPr="00055FF8">
        <w:rPr>
          <w:rFonts w:ascii="Angsana New" w:hAnsi="Angsana New"/>
          <w:sz w:val="30"/>
          <w:szCs w:val="30"/>
          <w:cs/>
        </w:rPr>
        <w:t>งบการเงิน</w:t>
      </w:r>
      <w:r w:rsidRPr="007E55CF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105157" w:rsidRPr="00055FF8">
        <w:rPr>
          <w:rFonts w:ascii="Angsana New" w:hAnsi="Angsana New"/>
          <w:sz w:val="30"/>
          <w:szCs w:val="30"/>
        </w:rPr>
        <w:t xml:space="preserve"> </w:t>
      </w:r>
      <w:r w:rsidR="00105157" w:rsidRPr="00055FF8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="00105157" w:rsidRPr="00055FF8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="00105157" w:rsidRPr="00055FF8">
        <w:rPr>
          <w:rFonts w:ascii="Angsana New" w:hAnsi="Angsana New"/>
          <w:sz w:val="30"/>
          <w:szCs w:val="30"/>
          <w:cs/>
        </w:rPr>
        <w:t>และการ</w:t>
      </w:r>
      <w:r w:rsidRPr="007E55CF">
        <w:rPr>
          <w:rFonts w:ascii="Angsana New" w:hAnsi="Angsana New" w:hint="cs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105157" w:rsidRPr="00055FF8">
        <w:rPr>
          <w:rFonts w:ascii="Angsana New" w:hAnsi="Angsana New"/>
          <w:sz w:val="30"/>
          <w:szCs w:val="30"/>
          <w:cs/>
        </w:rPr>
        <w:t>ตรวจสอบกลุ่มบริษัท</w:t>
      </w:r>
      <w:r w:rsidR="00105157" w:rsidRPr="00055FF8">
        <w:rPr>
          <w:rFonts w:ascii="Angsana New" w:hAnsi="Angsana New"/>
          <w:sz w:val="30"/>
          <w:szCs w:val="30"/>
        </w:rPr>
        <w:t xml:space="preserve"> </w:t>
      </w:r>
      <w:r w:rsidR="00105157" w:rsidRPr="00055FF8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105157" w:rsidRPr="00055FF8">
        <w:rPr>
          <w:rFonts w:ascii="Angsana New" w:hAnsi="Angsana New"/>
          <w:sz w:val="30"/>
          <w:szCs w:val="30"/>
        </w:rPr>
        <w:t xml:space="preserve"> </w:t>
      </w:r>
    </w:p>
    <w:p w14:paraId="739A7E4C" w14:textId="77777777" w:rsidR="00105157" w:rsidRPr="00055FF8" w:rsidRDefault="00105157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EC17FC" w14:textId="24C6C18E" w:rsidR="00105157" w:rsidRPr="00055FF8" w:rsidRDefault="00105157" w:rsidP="00105157">
      <w:pPr>
        <w:jc w:val="thaiDistribut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</w:t>
      </w:r>
      <w:r w:rsidR="00080417" w:rsidRPr="00055FF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ๆ ที่สำคัญซึ่งรวมถึง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055FF8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6460C116" w14:textId="77777777" w:rsidR="00105157" w:rsidRPr="00055FF8" w:rsidRDefault="00105157" w:rsidP="0010515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27B7C26" w14:textId="1BE806C2" w:rsidR="00E03FE1" w:rsidRPr="00055FF8" w:rsidRDefault="00105157" w:rsidP="00105157">
      <w:pPr>
        <w:jc w:val="thaiDistribut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AD6792" w:rsidRPr="00055FF8">
        <w:rPr>
          <w:rFonts w:ascii="Angsana New" w:eastAsia="Calibri" w:hAnsi="Angsana New" w:cs="Angsana New"/>
          <w:sz w:val="30"/>
          <w:szCs w:val="30"/>
          <w:cs/>
        </w:rPr>
        <w:br/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5D4D4D" w:rsidRPr="00055FF8">
        <w:rPr>
          <w:rFonts w:ascii="Angsana New" w:eastAsia="Calibri" w:hAnsi="Angsana New" w:cs="Angsana New"/>
          <w:sz w:val="30"/>
          <w:szCs w:val="30"/>
          <w:cs/>
        </w:rPr>
        <w:br/>
      </w:r>
      <w:r w:rsidRPr="00055FF8">
        <w:rPr>
          <w:rFonts w:ascii="Angsana New" w:eastAsia="Calibri" w:hAnsi="Angsana New" w:cs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เชื่อว่ามีเหตุผลที่บุคคลภายนอกอาจพิจารณาว่ากระทบต่อความเป็นอิสระและ</w:t>
      </w:r>
      <w:r w:rsidR="00481ECF" w:rsidRPr="00055FF8">
        <w:rPr>
          <w:rFonts w:ascii="Angsana New" w:eastAsia="Calibri" w:hAnsi="Angsana New" w:cs="Angsana New" w:hint="cs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  <w:r w:rsidR="00E03FE1" w:rsidRPr="00055FF8">
        <w:rPr>
          <w:rFonts w:ascii="Angsana New" w:hAnsi="Angsana New" w:cs="Angsana New"/>
          <w:sz w:val="30"/>
          <w:szCs w:val="30"/>
        </w:rPr>
        <w:br w:type="page"/>
      </w:r>
    </w:p>
    <w:p w14:paraId="46568AFB" w14:textId="16A762FF" w:rsidR="00105157" w:rsidRPr="00055FF8" w:rsidRDefault="00105157" w:rsidP="00105157">
      <w:pPr>
        <w:jc w:val="thaiDistribut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736BA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DF6929E" w14:textId="54C60A26" w:rsidR="00F36A98" w:rsidRPr="00055FF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02E78" w14:textId="6C838330" w:rsidR="00E03FE1" w:rsidRPr="00055FF8" w:rsidRDefault="00E03FE1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4CC13A" w14:textId="779D7A0D" w:rsidR="00E03FE1" w:rsidRPr="00055FF8" w:rsidRDefault="00E03FE1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603676" w14:textId="77777777" w:rsidR="00E03FE1" w:rsidRPr="00055FF8" w:rsidRDefault="00E03FE1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77B5B" w14:textId="77777777" w:rsidR="0008150F" w:rsidRPr="00055FF8" w:rsidRDefault="0008150F" w:rsidP="00081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/>
          <w:sz w:val="30"/>
          <w:szCs w:val="30"/>
          <w:cs/>
        </w:rPr>
        <w:t>(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นารีวรรณ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ชัยบันทัด</w:t>
      </w:r>
      <w:r w:rsidRPr="00055FF8">
        <w:rPr>
          <w:rFonts w:asciiTheme="majorBidi" w:hAnsiTheme="majorBidi" w:cs="Angsana New"/>
          <w:sz w:val="30"/>
          <w:szCs w:val="30"/>
          <w:cs/>
        </w:rPr>
        <w:t>)</w:t>
      </w:r>
    </w:p>
    <w:p w14:paraId="67C4199D" w14:textId="77777777" w:rsidR="0008150F" w:rsidRPr="00055FF8" w:rsidRDefault="0008150F" w:rsidP="00081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ผู้สอบบัญชีรับอนุญาต</w:t>
      </w:r>
    </w:p>
    <w:p w14:paraId="519AB248" w14:textId="509414DF" w:rsidR="00F36A98" w:rsidRPr="00055FF8" w:rsidRDefault="0008150F" w:rsidP="00081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เลข</w:t>
      </w:r>
      <w:r w:rsidRPr="00055FF8">
        <w:rPr>
          <w:rFonts w:asciiTheme="majorBidi" w:hAnsiTheme="majorBidi" w:cstheme="majorBidi" w:hint="cs"/>
          <w:sz w:val="30"/>
          <w:szCs w:val="30"/>
          <w:cs/>
        </w:rPr>
        <w:t>ทะเบียน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718D" w:rsidRPr="00055FF8">
        <w:rPr>
          <w:rFonts w:asciiTheme="majorBidi" w:hAnsiTheme="majorBidi" w:cstheme="majorBidi"/>
          <w:sz w:val="30"/>
          <w:szCs w:val="30"/>
        </w:rPr>
        <w:t>9219</w:t>
      </w:r>
    </w:p>
    <w:p w14:paraId="12EC39CD" w14:textId="77777777" w:rsidR="0008150F" w:rsidRPr="00055FF8" w:rsidRDefault="0008150F" w:rsidP="00081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64F45" w14:textId="77777777" w:rsidR="00F36A98" w:rsidRPr="00055FF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C3D847E" w14:textId="77777777" w:rsidR="00A544A3" w:rsidRPr="00055FF8" w:rsidRDefault="00F36A98" w:rsidP="004F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E5F5121" w14:textId="2A5BAE4B" w:rsidR="007F0CD4" w:rsidRPr="00055FF8" w:rsidRDefault="00FB5AB8" w:rsidP="004F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24</w:t>
      </w:r>
      <w:r w:rsidR="00767208" w:rsidRPr="00055FF8">
        <w:rPr>
          <w:rFonts w:asciiTheme="majorBidi" w:hAnsiTheme="majorBidi" w:cstheme="majorBidi"/>
          <w:sz w:val="30"/>
          <w:szCs w:val="30"/>
        </w:rPr>
        <w:t xml:space="preserve"> </w:t>
      </w:r>
      <w:r w:rsidR="00767208" w:rsidRPr="00055FF8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DB246E" w:rsidRPr="00055FF8">
        <w:rPr>
          <w:rFonts w:asciiTheme="majorBidi" w:hAnsiTheme="majorBidi" w:cstheme="majorBidi"/>
          <w:sz w:val="30"/>
          <w:szCs w:val="30"/>
        </w:rPr>
        <w:t>256</w:t>
      </w:r>
      <w:r w:rsidR="00E43333">
        <w:rPr>
          <w:rFonts w:asciiTheme="majorBidi" w:hAnsiTheme="majorBidi" w:cstheme="majorBidi"/>
          <w:sz w:val="30"/>
          <w:szCs w:val="30"/>
        </w:rPr>
        <w:t>9</w:t>
      </w:r>
    </w:p>
    <w:p w14:paraId="2EB373C0" w14:textId="77777777" w:rsidR="0062297A" w:rsidRPr="00055FF8" w:rsidRDefault="0062297A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sectPr w:rsidR="0062297A" w:rsidRPr="00055FF8" w:rsidSect="004D70DD"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pgNumType w:start="3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C82FA" w14:textId="77777777" w:rsidR="007F13E3" w:rsidRDefault="007F13E3">
      <w:r>
        <w:separator/>
      </w:r>
    </w:p>
  </w:endnote>
  <w:endnote w:type="continuationSeparator" w:id="0">
    <w:p w14:paraId="6D9A1636" w14:textId="77777777" w:rsidR="007F13E3" w:rsidRDefault="007F13E3">
      <w:r>
        <w:continuationSeparator/>
      </w:r>
    </w:p>
  </w:endnote>
  <w:endnote w:type="continuationNotice" w:id="1">
    <w:p w14:paraId="4BEC3CE2" w14:textId="77777777" w:rsidR="007F13E3" w:rsidRDefault="007F13E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8FAAE" w14:textId="77777777" w:rsidR="0058725B" w:rsidRPr="00D42F23" w:rsidRDefault="0058725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23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78BAF" w14:textId="5CD3AB45" w:rsidR="0058725B" w:rsidRDefault="0058725B" w:rsidP="005F1A07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361635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0710592F" w14:textId="77777777" w:rsidR="0058725B" w:rsidRPr="00C62B1F" w:rsidRDefault="0058725B" w:rsidP="005F1A07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62B1F">
          <w:rPr>
            <w:rFonts w:ascii="Angsana New" w:hAnsi="Angsana New" w:cs="Angsana New"/>
            <w:sz w:val="30"/>
            <w:szCs w:val="30"/>
          </w:rPr>
          <w:fldChar w:fldCharType="begin"/>
        </w:r>
        <w:r w:rsidRPr="00C62B1F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62B1F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62B1F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62B1F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992667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53D2F14B" w14:textId="4F1838B1" w:rsidR="00C62B1F" w:rsidRPr="00C62B1F" w:rsidRDefault="00C62B1F" w:rsidP="00C62B1F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62B1F">
          <w:rPr>
            <w:rFonts w:ascii="Angsana New" w:hAnsi="Angsana New" w:cs="Angsana New"/>
            <w:sz w:val="30"/>
            <w:szCs w:val="30"/>
          </w:rPr>
          <w:fldChar w:fldCharType="begin"/>
        </w:r>
        <w:r w:rsidRPr="00C62B1F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62B1F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62B1F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62B1F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32DD9" w14:textId="77777777" w:rsidR="007F13E3" w:rsidRDefault="007F13E3">
      <w:r>
        <w:separator/>
      </w:r>
    </w:p>
  </w:footnote>
  <w:footnote w:type="continuationSeparator" w:id="0">
    <w:p w14:paraId="2FA93461" w14:textId="77777777" w:rsidR="007F13E3" w:rsidRDefault="007F13E3">
      <w:r>
        <w:continuationSeparator/>
      </w:r>
    </w:p>
  </w:footnote>
  <w:footnote w:type="continuationNotice" w:id="1">
    <w:p w14:paraId="249FC238" w14:textId="77777777" w:rsidR="007F13E3" w:rsidRDefault="007F13E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91CB5" w14:textId="77777777" w:rsidR="0058725B" w:rsidRPr="003E24D3" w:rsidRDefault="0058725B" w:rsidP="001B61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6F1DA7" w14:textId="77777777" w:rsidR="0058725B" w:rsidRPr="003E24D3" w:rsidRDefault="0058725B" w:rsidP="001B61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6D1579A" w14:textId="187301AA" w:rsidR="0058725B" w:rsidRPr="00CA302D" w:rsidRDefault="0058725B" w:rsidP="001B6118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และเก้าเดือน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>กันยายน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2564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481A70CF" w14:textId="77777777" w:rsidR="0058725B" w:rsidRPr="001329D0" w:rsidRDefault="0058725B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07E6" w14:textId="61A4F1F3" w:rsidR="0058725B" w:rsidRPr="00146A8A" w:rsidRDefault="0058725B" w:rsidP="00146A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0FE2EA12" w14:textId="6E17EE17" w:rsidR="0058725B" w:rsidRPr="00146A8A" w:rsidRDefault="0058725B" w:rsidP="00146A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2715E171" w14:textId="77777777" w:rsidR="00DB246E" w:rsidRPr="00146A8A" w:rsidRDefault="00DB246E" w:rsidP="00146A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047A105" w14:textId="249810ED" w:rsidR="0058725B" w:rsidRPr="00146A8A" w:rsidRDefault="0058725B" w:rsidP="00146A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78CE18CE" w14:textId="159A8655" w:rsidR="00146A8A" w:rsidRPr="00146A8A" w:rsidRDefault="00146A8A" w:rsidP="00146A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64202924" w14:textId="77777777" w:rsidR="00146A8A" w:rsidRPr="00146A8A" w:rsidRDefault="00146A8A" w:rsidP="00146A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51C0" w14:textId="77777777" w:rsidR="00C63FFB" w:rsidRPr="00DB246E" w:rsidRDefault="00C63FFB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D4212A9" w14:textId="77777777" w:rsidR="00C63FFB" w:rsidRPr="00DB246E" w:rsidRDefault="00C63FFB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AD2B270" w14:textId="77777777" w:rsidR="00C63FFB" w:rsidRPr="00DB246E" w:rsidRDefault="00C63FFB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30CA4F0" w14:textId="065DA4AE" w:rsidR="00146A8A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1834F39" w14:textId="35831766" w:rsidR="00146A8A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12567CB" w14:textId="130B9204" w:rsidR="00146A8A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3DED70EE" w14:textId="591238C2" w:rsidR="00146A8A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B1847FD" w14:textId="77777777" w:rsidR="00146A8A" w:rsidRPr="00DB246E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E723" w14:textId="77777777" w:rsidR="00146A8A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6FF275E" w14:textId="77777777" w:rsidR="00146A8A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15963285" w14:textId="77777777" w:rsidR="00146A8A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3E1CC4F9" w14:textId="77777777" w:rsidR="00146A8A" w:rsidRPr="00DB246E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8052F" w14:textId="77777777" w:rsidR="00AF50FF" w:rsidRPr="00AF50FF" w:rsidRDefault="00AF50FF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ABB3ADB" w14:textId="77777777" w:rsidR="00AF50FF" w:rsidRPr="00AF50FF" w:rsidRDefault="00AF50FF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BCDA964" w14:textId="77777777" w:rsidR="00AF50FF" w:rsidRPr="00AF50FF" w:rsidRDefault="00AF50FF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BE84642" w14:textId="77777777" w:rsidR="00AF50FF" w:rsidRPr="00AF50FF" w:rsidRDefault="00AF50FF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A6802CC2"/>
    <w:lvl w:ilvl="0" w:tplc="837CC4B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AA4695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3A256B"/>
    <w:multiLevelType w:val="hybridMultilevel"/>
    <w:tmpl w:val="886656E4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C8247F"/>
    <w:multiLevelType w:val="hybridMultilevel"/>
    <w:tmpl w:val="22381EBA"/>
    <w:lvl w:ilvl="0" w:tplc="0DBC548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5965F7F"/>
    <w:multiLevelType w:val="hybridMultilevel"/>
    <w:tmpl w:val="DFCC54C2"/>
    <w:lvl w:ilvl="0" w:tplc="10BAF7F4">
      <w:start w:val="1"/>
      <w:numFmt w:val="thaiLetters"/>
      <w:lvlText w:val="(%1)"/>
      <w:lvlJc w:val="left"/>
      <w:pPr>
        <w:ind w:left="63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340"/>
        </w:tabs>
        <w:ind w:left="234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5" w15:restartNumberingAfterBreak="0">
    <w:nsid w:val="21655BA9"/>
    <w:multiLevelType w:val="hybridMultilevel"/>
    <w:tmpl w:val="71E6DEF2"/>
    <w:lvl w:ilvl="0" w:tplc="406615AA">
      <w:start w:val="1"/>
      <w:numFmt w:val="bullet"/>
      <w:lvlText w:val="-"/>
      <w:lvlJc w:val="left"/>
      <w:pPr>
        <w:ind w:left="135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275D62EF"/>
    <w:multiLevelType w:val="hybridMultilevel"/>
    <w:tmpl w:val="F5124C18"/>
    <w:lvl w:ilvl="0" w:tplc="FFFFFFFF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E13F4E"/>
    <w:multiLevelType w:val="hybridMultilevel"/>
    <w:tmpl w:val="AC7467A8"/>
    <w:lvl w:ilvl="0" w:tplc="6504E3FC">
      <w:numFmt w:val="bullet"/>
      <w:lvlText w:val="-"/>
      <w:lvlJc w:val="left"/>
      <w:pPr>
        <w:ind w:left="1516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8" w15:restartNumberingAfterBreak="0">
    <w:nsid w:val="2C8F2B69"/>
    <w:multiLevelType w:val="hybridMultilevel"/>
    <w:tmpl w:val="300E15C8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1" w:tplc="6504E3FC">
      <w:numFmt w:val="bullet"/>
      <w:lvlText w:val="-"/>
      <w:lvlJc w:val="left"/>
      <w:pPr>
        <w:ind w:left="207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EC53C1"/>
    <w:multiLevelType w:val="hybridMultilevel"/>
    <w:tmpl w:val="39F2591C"/>
    <w:lvl w:ilvl="0" w:tplc="15F48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2F682D"/>
    <w:multiLevelType w:val="hybridMultilevel"/>
    <w:tmpl w:val="1310BED4"/>
    <w:lvl w:ilvl="0" w:tplc="468A789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6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C4FFF"/>
    <w:multiLevelType w:val="hybridMultilevel"/>
    <w:tmpl w:val="77264A9E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F2920"/>
    <w:multiLevelType w:val="hybridMultilevel"/>
    <w:tmpl w:val="F5124C18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C74427FC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611AF7"/>
    <w:multiLevelType w:val="hybridMultilevel"/>
    <w:tmpl w:val="FC1ECA90"/>
    <w:lvl w:ilvl="0" w:tplc="C80C24C4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515E5744"/>
    <w:multiLevelType w:val="hybridMultilevel"/>
    <w:tmpl w:val="ED903E96"/>
    <w:lvl w:ilvl="0" w:tplc="5B7AC0AC">
      <w:start w:val="1"/>
      <w:numFmt w:val="decimal"/>
      <w:lvlText w:val="(ง.%1)"/>
      <w:lvlJc w:val="left"/>
      <w:pPr>
        <w:ind w:left="423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3" w15:restartNumberingAfterBreak="0">
    <w:nsid w:val="599F7840"/>
    <w:multiLevelType w:val="hybridMultilevel"/>
    <w:tmpl w:val="A9188A10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C74427FC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D27AD6"/>
    <w:multiLevelType w:val="hybridMultilevel"/>
    <w:tmpl w:val="6AB2865C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2C77E9"/>
    <w:multiLevelType w:val="hybridMultilevel"/>
    <w:tmpl w:val="E3CCBD6C"/>
    <w:lvl w:ilvl="0" w:tplc="2614422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4E53FF"/>
    <w:multiLevelType w:val="hybridMultilevel"/>
    <w:tmpl w:val="F5124C18"/>
    <w:lvl w:ilvl="0" w:tplc="FFFFFFFF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DC82D1C"/>
    <w:multiLevelType w:val="hybridMultilevel"/>
    <w:tmpl w:val="9B523AB6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03913131">
    <w:abstractNumId w:val="19"/>
  </w:num>
  <w:num w:numId="2" w16cid:durableId="231082916">
    <w:abstractNumId w:val="41"/>
  </w:num>
  <w:num w:numId="3" w16cid:durableId="795948879">
    <w:abstractNumId w:val="32"/>
  </w:num>
  <w:num w:numId="4" w16cid:durableId="1388843008">
    <w:abstractNumId w:val="21"/>
  </w:num>
  <w:num w:numId="5" w16cid:durableId="382875151">
    <w:abstractNumId w:val="27"/>
  </w:num>
  <w:num w:numId="6" w16cid:durableId="743916372">
    <w:abstractNumId w:val="22"/>
  </w:num>
  <w:num w:numId="7" w16cid:durableId="484054251">
    <w:abstractNumId w:val="8"/>
  </w:num>
  <w:num w:numId="8" w16cid:durableId="1054622795">
    <w:abstractNumId w:val="40"/>
  </w:num>
  <w:num w:numId="9" w16cid:durableId="415055036">
    <w:abstractNumId w:val="13"/>
  </w:num>
  <w:num w:numId="10" w16cid:durableId="1951936553">
    <w:abstractNumId w:val="10"/>
  </w:num>
  <w:num w:numId="11" w16cid:durableId="1598173326">
    <w:abstractNumId w:val="36"/>
  </w:num>
  <w:num w:numId="12" w16cid:durableId="1296374875">
    <w:abstractNumId w:val="25"/>
  </w:num>
  <w:num w:numId="13" w16cid:durableId="31931524">
    <w:abstractNumId w:val="38"/>
  </w:num>
  <w:num w:numId="14" w16cid:durableId="887575156">
    <w:abstractNumId w:val="2"/>
  </w:num>
  <w:num w:numId="15" w16cid:durableId="829521826">
    <w:abstractNumId w:val="26"/>
  </w:num>
  <w:num w:numId="16" w16cid:durableId="190998584">
    <w:abstractNumId w:val="20"/>
  </w:num>
  <w:num w:numId="17" w16cid:durableId="1324115823">
    <w:abstractNumId w:val="14"/>
  </w:num>
  <w:num w:numId="18" w16cid:durableId="582224120">
    <w:abstractNumId w:val="0"/>
  </w:num>
  <w:num w:numId="19" w16cid:durableId="1946569543">
    <w:abstractNumId w:val="42"/>
  </w:num>
  <w:num w:numId="20" w16cid:durableId="2065787313">
    <w:abstractNumId w:val="43"/>
  </w:num>
  <w:num w:numId="21" w16cid:durableId="2052000687">
    <w:abstractNumId w:val="12"/>
  </w:num>
  <w:num w:numId="22" w16cid:durableId="553202314">
    <w:abstractNumId w:val="4"/>
  </w:num>
  <w:num w:numId="23" w16cid:durableId="1866365720">
    <w:abstractNumId w:val="33"/>
  </w:num>
  <w:num w:numId="24" w16cid:durableId="285741061">
    <w:abstractNumId w:val="3"/>
  </w:num>
  <w:num w:numId="25" w16cid:durableId="459222847">
    <w:abstractNumId w:val="35"/>
  </w:num>
  <w:num w:numId="26" w16cid:durableId="2036537580">
    <w:abstractNumId w:val="5"/>
  </w:num>
  <w:num w:numId="27" w16cid:durableId="2119595260">
    <w:abstractNumId w:val="45"/>
  </w:num>
  <w:num w:numId="28" w16cid:durableId="1223128982">
    <w:abstractNumId w:val="23"/>
  </w:num>
  <w:num w:numId="29" w16cid:durableId="2002464415">
    <w:abstractNumId w:val="11"/>
  </w:num>
  <w:num w:numId="30" w16cid:durableId="172187001">
    <w:abstractNumId w:val="30"/>
  </w:num>
  <w:num w:numId="31" w16cid:durableId="671832939">
    <w:abstractNumId w:val="9"/>
  </w:num>
  <w:num w:numId="32" w16cid:durableId="60300183">
    <w:abstractNumId w:val="15"/>
  </w:num>
  <w:num w:numId="33" w16cid:durableId="1668245112">
    <w:abstractNumId w:val="7"/>
  </w:num>
  <w:num w:numId="34" w16cid:durableId="357508982">
    <w:abstractNumId w:val="37"/>
  </w:num>
  <w:num w:numId="35" w16cid:durableId="932740270">
    <w:abstractNumId w:val="44"/>
  </w:num>
  <w:num w:numId="36" w16cid:durableId="1352562198">
    <w:abstractNumId w:val="31"/>
  </w:num>
  <w:num w:numId="37" w16cid:durableId="578364174">
    <w:abstractNumId w:val="24"/>
  </w:num>
  <w:num w:numId="38" w16cid:durableId="1903174785">
    <w:abstractNumId w:val="34"/>
  </w:num>
  <w:num w:numId="39" w16cid:durableId="1363751416">
    <w:abstractNumId w:val="18"/>
  </w:num>
  <w:num w:numId="40" w16cid:durableId="1663041728">
    <w:abstractNumId w:val="17"/>
  </w:num>
  <w:num w:numId="41" w16cid:durableId="1358845939">
    <w:abstractNumId w:val="29"/>
  </w:num>
  <w:num w:numId="42" w16cid:durableId="329021182">
    <w:abstractNumId w:val="1"/>
  </w:num>
  <w:num w:numId="43" w16cid:durableId="766392705">
    <w:abstractNumId w:val="6"/>
  </w:num>
  <w:num w:numId="44" w16cid:durableId="1112288222">
    <w:abstractNumId w:val="28"/>
  </w:num>
  <w:num w:numId="45" w16cid:durableId="695430295">
    <w:abstractNumId w:val="16"/>
  </w:num>
  <w:num w:numId="46" w16cid:durableId="397410852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96E"/>
    <w:rsid w:val="00000AA3"/>
    <w:rsid w:val="00000ACF"/>
    <w:rsid w:val="00000C0E"/>
    <w:rsid w:val="00000CF7"/>
    <w:rsid w:val="00000E11"/>
    <w:rsid w:val="00000E56"/>
    <w:rsid w:val="00000F14"/>
    <w:rsid w:val="00000FD8"/>
    <w:rsid w:val="00001087"/>
    <w:rsid w:val="0000136E"/>
    <w:rsid w:val="0000148A"/>
    <w:rsid w:val="0000169C"/>
    <w:rsid w:val="0000177F"/>
    <w:rsid w:val="000019DD"/>
    <w:rsid w:val="00001B16"/>
    <w:rsid w:val="00001B67"/>
    <w:rsid w:val="000021B6"/>
    <w:rsid w:val="00002573"/>
    <w:rsid w:val="000029FC"/>
    <w:rsid w:val="00002A07"/>
    <w:rsid w:val="00002B68"/>
    <w:rsid w:val="00002C37"/>
    <w:rsid w:val="00002C6C"/>
    <w:rsid w:val="00002D2F"/>
    <w:rsid w:val="00002E91"/>
    <w:rsid w:val="00002EC2"/>
    <w:rsid w:val="00003001"/>
    <w:rsid w:val="0000328A"/>
    <w:rsid w:val="00003476"/>
    <w:rsid w:val="000034BF"/>
    <w:rsid w:val="000036BD"/>
    <w:rsid w:val="0000379A"/>
    <w:rsid w:val="000038EF"/>
    <w:rsid w:val="000039A4"/>
    <w:rsid w:val="00003FE4"/>
    <w:rsid w:val="0000415E"/>
    <w:rsid w:val="00004469"/>
    <w:rsid w:val="00004540"/>
    <w:rsid w:val="0000459B"/>
    <w:rsid w:val="0000466E"/>
    <w:rsid w:val="0000470E"/>
    <w:rsid w:val="00004A32"/>
    <w:rsid w:val="00004E2A"/>
    <w:rsid w:val="000051BA"/>
    <w:rsid w:val="000052A2"/>
    <w:rsid w:val="0000581F"/>
    <w:rsid w:val="00005992"/>
    <w:rsid w:val="0000599B"/>
    <w:rsid w:val="000059DC"/>
    <w:rsid w:val="00005BAB"/>
    <w:rsid w:val="00005D89"/>
    <w:rsid w:val="00006383"/>
    <w:rsid w:val="000063BC"/>
    <w:rsid w:val="000064A0"/>
    <w:rsid w:val="0000656B"/>
    <w:rsid w:val="000065A0"/>
    <w:rsid w:val="00006E4C"/>
    <w:rsid w:val="00006E67"/>
    <w:rsid w:val="00007063"/>
    <w:rsid w:val="00007166"/>
    <w:rsid w:val="0000768B"/>
    <w:rsid w:val="00007AD4"/>
    <w:rsid w:val="00007B57"/>
    <w:rsid w:val="00007D1B"/>
    <w:rsid w:val="00007D21"/>
    <w:rsid w:val="00007DE5"/>
    <w:rsid w:val="000101B6"/>
    <w:rsid w:val="0001036F"/>
    <w:rsid w:val="00010524"/>
    <w:rsid w:val="0001065F"/>
    <w:rsid w:val="0001066D"/>
    <w:rsid w:val="000106FE"/>
    <w:rsid w:val="00010A8C"/>
    <w:rsid w:val="00010CE8"/>
    <w:rsid w:val="0001102F"/>
    <w:rsid w:val="000110DC"/>
    <w:rsid w:val="00011203"/>
    <w:rsid w:val="00011265"/>
    <w:rsid w:val="00011329"/>
    <w:rsid w:val="000113D8"/>
    <w:rsid w:val="000115DB"/>
    <w:rsid w:val="000116BD"/>
    <w:rsid w:val="0001192B"/>
    <w:rsid w:val="00011CCE"/>
    <w:rsid w:val="000120E7"/>
    <w:rsid w:val="00012153"/>
    <w:rsid w:val="0001223C"/>
    <w:rsid w:val="00012A82"/>
    <w:rsid w:val="00012C30"/>
    <w:rsid w:val="00012C59"/>
    <w:rsid w:val="000132DF"/>
    <w:rsid w:val="00013375"/>
    <w:rsid w:val="000134B3"/>
    <w:rsid w:val="000135C3"/>
    <w:rsid w:val="000135CB"/>
    <w:rsid w:val="00013843"/>
    <w:rsid w:val="000138DA"/>
    <w:rsid w:val="00013937"/>
    <w:rsid w:val="00013AE9"/>
    <w:rsid w:val="00013B43"/>
    <w:rsid w:val="00013CC4"/>
    <w:rsid w:val="00013E2C"/>
    <w:rsid w:val="00014031"/>
    <w:rsid w:val="000140C6"/>
    <w:rsid w:val="0001427D"/>
    <w:rsid w:val="0001457F"/>
    <w:rsid w:val="00015055"/>
    <w:rsid w:val="000156DC"/>
    <w:rsid w:val="0001585E"/>
    <w:rsid w:val="00015C52"/>
    <w:rsid w:val="0001642F"/>
    <w:rsid w:val="00016453"/>
    <w:rsid w:val="00016540"/>
    <w:rsid w:val="0001657B"/>
    <w:rsid w:val="00016623"/>
    <w:rsid w:val="000169C4"/>
    <w:rsid w:val="00016A7B"/>
    <w:rsid w:val="00016D4A"/>
    <w:rsid w:val="0001717B"/>
    <w:rsid w:val="0001728C"/>
    <w:rsid w:val="00017A67"/>
    <w:rsid w:val="00017B67"/>
    <w:rsid w:val="000202DC"/>
    <w:rsid w:val="0002055E"/>
    <w:rsid w:val="0002091E"/>
    <w:rsid w:val="00020A00"/>
    <w:rsid w:val="00020B81"/>
    <w:rsid w:val="00020D94"/>
    <w:rsid w:val="0002108A"/>
    <w:rsid w:val="000212ED"/>
    <w:rsid w:val="000213DB"/>
    <w:rsid w:val="000214C6"/>
    <w:rsid w:val="000215A2"/>
    <w:rsid w:val="000215AB"/>
    <w:rsid w:val="000216C8"/>
    <w:rsid w:val="0002191A"/>
    <w:rsid w:val="000219C0"/>
    <w:rsid w:val="000219E1"/>
    <w:rsid w:val="00021C32"/>
    <w:rsid w:val="00021F8D"/>
    <w:rsid w:val="00021FC9"/>
    <w:rsid w:val="00022317"/>
    <w:rsid w:val="000224D3"/>
    <w:rsid w:val="000228E3"/>
    <w:rsid w:val="00022DCF"/>
    <w:rsid w:val="00022F26"/>
    <w:rsid w:val="00023046"/>
    <w:rsid w:val="0002347C"/>
    <w:rsid w:val="00023605"/>
    <w:rsid w:val="00023831"/>
    <w:rsid w:val="0002389F"/>
    <w:rsid w:val="00023AC2"/>
    <w:rsid w:val="00023BAF"/>
    <w:rsid w:val="00023BCA"/>
    <w:rsid w:val="00023CE6"/>
    <w:rsid w:val="000240C1"/>
    <w:rsid w:val="000244B2"/>
    <w:rsid w:val="00024952"/>
    <w:rsid w:val="00024C99"/>
    <w:rsid w:val="00024C9B"/>
    <w:rsid w:val="00024D17"/>
    <w:rsid w:val="00024D7C"/>
    <w:rsid w:val="00024EFC"/>
    <w:rsid w:val="00024FCA"/>
    <w:rsid w:val="0002504B"/>
    <w:rsid w:val="00025277"/>
    <w:rsid w:val="00025566"/>
    <w:rsid w:val="00025FC5"/>
    <w:rsid w:val="00026511"/>
    <w:rsid w:val="0002659A"/>
    <w:rsid w:val="0002666D"/>
    <w:rsid w:val="0002677F"/>
    <w:rsid w:val="0002693E"/>
    <w:rsid w:val="00026A25"/>
    <w:rsid w:val="00026A93"/>
    <w:rsid w:val="00026B59"/>
    <w:rsid w:val="00026DCE"/>
    <w:rsid w:val="00027430"/>
    <w:rsid w:val="000275A0"/>
    <w:rsid w:val="00027B07"/>
    <w:rsid w:val="00027DE5"/>
    <w:rsid w:val="00027FD2"/>
    <w:rsid w:val="0003032C"/>
    <w:rsid w:val="0003064E"/>
    <w:rsid w:val="0003074A"/>
    <w:rsid w:val="000307C7"/>
    <w:rsid w:val="00030836"/>
    <w:rsid w:val="0003086F"/>
    <w:rsid w:val="00030A4A"/>
    <w:rsid w:val="00030B73"/>
    <w:rsid w:val="00030C0D"/>
    <w:rsid w:val="00030E57"/>
    <w:rsid w:val="00030E69"/>
    <w:rsid w:val="000310B7"/>
    <w:rsid w:val="000310DA"/>
    <w:rsid w:val="00031215"/>
    <w:rsid w:val="00031241"/>
    <w:rsid w:val="00031294"/>
    <w:rsid w:val="000315FE"/>
    <w:rsid w:val="00031B04"/>
    <w:rsid w:val="00031E54"/>
    <w:rsid w:val="00031FD3"/>
    <w:rsid w:val="000322FC"/>
    <w:rsid w:val="0003233F"/>
    <w:rsid w:val="000328F3"/>
    <w:rsid w:val="00032987"/>
    <w:rsid w:val="00032B3E"/>
    <w:rsid w:val="00032B8E"/>
    <w:rsid w:val="00032C5E"/>
    <w:rsid w:val="00032F78"/>
    <w:rsid w:val="0003377F"/>
    <w:rsid w:val="00033859"/>
    <w:rsid w:val="000338AF"/>
    <w:rsid w:val="00033A17"/>
    <w:rsid w:val="00033C52"/>
    <w:rsid w:val="00033D0B"/>
    <w:rsid w:val="00033D95"/>
    <w:rsid w:val="00033DD3"/>
    <w:rsid w:val="00033EED"/>
    <w:rsid w:val="00033EFB"/>
    <w:rsid w:val="00033FB6"/>
    <w:rsid w:val="00034047"/>
    <w:rsid w:val="000342FD"/>
    <w:rsid w:val="00034345"/>
    <w:rsid w:val="000343EC"/>
    <w:rsid w:val="000346AA"/>
    <w:rsid w:val="00034DAD"/>
    <w:rsid w:val="00035148"/>
    <w:rsid w:val="000351AC"/>
    <w:rsid w:val="000357B6"/>
    <w:rsid w:val="000357DB"/>
    <w:rsid w:val="00035917"/>
    <w:rsid w:val="000359AD"/>
    <w:rsid w:val="00035A15"/>
    <w:rsid w:val="00035A45"/>
    <w:rsid w:val="00035D27"/>
    <w:rsid w:val="00035E3F"/>
    <w:rsid w:val="00035F59"/>
    <w:rsid w:val="00036065"/>
    <w:rsid w:val="000360F9"/>
    <w:rsid w:val="00036AE8"/>
    <w:rsid w:val="00037038"/>
    <w:rsid w:val="000370BE"/>
    <w:rsid w:val="000374EB"/>
    <w:rsid w:val="0003751A"/>
    <w:rsid w:val="00037591"/>
    <w:rsid w:val="000376AB"/>
    <w:rsid w:val="00037BE1"/>
    <w:rsid w:val="00037C22"/>
    <w:rsid w:val="00040127"/>
    <w:rsid w:val="0004036B"/>
    <w:rsid w:val="0004043A"/>
    <w:rsid w:val="000405D3"/>
    <w:rsid w:val="0004063D"/>
    <w:rsid w:val="000409D0"/>
    <w:rsid w:val="000409E1"/>
    <w:rsid w:val="00040B63"/>
    <w:rsid w:val="00040D09"/>
    <w:rsid w:val="000410E7"/>
    <w:rsid w:val="0004120C"/>
    <w:rsid w:val="00041287"/>
    <w:rsid w:val="00041323"/>
    <w:rsid w:val="000414C9"/>
    <w:rsid w:val="0004150B"/>
    <w:rsid w:val="0004189D"/>
    <w:rsid w:val="00041A3E"/>
    <w:rsid w:val="00041AE0"/>
    <w:rsid w:val="00041CBE"/>
    <w:rsid w:val="00041D56"/>
    <w:rsid w:val="00041D74"/>
    <w:rsid w:val="00041D98"/>
    <w:rsid w:val="000420A2"/>
    <w:rsid w:val="0004214B"/>
    <w:rsid w:val="000423BD"/>
    <w:rsid w:val="000427CC"/>
    <w:rsid w:val="00042F74"/>
    <w:rsid w:val="0004314C"/>
    <w:rsid w:val="00043255"/>
    <w:rsid w:val="0004348C"/>
    <w:rsid w:val="000434F1"/>
    <w:rsid w:val="000435CE"/>
    <w:rsid w:val="000437D8"/>
    <w:rsid w:val="00043A7E"/>
    <w:rsid w:val="00043E23"/>
    <w:rsid w:val="00044219"/>
    <w:rsid w:val="00044470"/>
    <w:rsid w:val="000446B4"/>
    <w:rsid w:val="0004476C"/>
    <w:rsid w:val="00044849"/>
    <w:rsid w:val="000449A7"/>
    <w:rsid w:val="00044B3A"/>
    <w:rsid w:val="00044C2C"/>
    <w:rsid w:val="00044FDB"/>
    <w:rsid w:val="0004509B"/>
    <w:rsid w:val="000450AB"/>
    <w:rsid w:val="00045113"/>
    <w:rsid w:val="0004557F"/>
    <w:rsid w:val="000455DA"/>
    <w:rsid w:val="00045670"/>
    <w:rsid w:val="00045960"/>
    <w:rsid w:val="00045ADA"/>
    <w:rsid w:val="00045ECF"/>
    <w:rsid w:val="00045F5C"/>
    <w:rsid w:val="00046070"/>
    <w:rsid w:val="000460CE"/>
    <w:rsid w:val="00046640"/>
    <w:rsid w:val="00046741"/>
    <w:rsid w:val="000467E6"/>
    <w:rsid w:val="000468F6"/>
    <w:rsid w:val="000468FA"/>
    <w:rsid w:val="00046B70"/>
    <w:rsid w:val="00046BE7"/>
    <w:rsid w:val="00046C04"/>
    <w:rsid w:val="00046CF8"/>
    <w:rsid w:val="000470BA"/>
    <w:rsid w:val="000472FA"/>
    <w:rsid w:val="000477B6"/>
    <w:rsid w:val="00047D98"/>
    <w:rsid w:val="00047EA3"/>
    <w:rsid w:val="00047F16"/>
    <w:rsid w:val="00047F4E"/>
    <w:rsid w:val="00050012"/>
    <w:rsid w:val="000505A4"/>
    <w:rsid w:val="00050785"/>
    <w:rsid w:val="0005078D"/>
    <w:rsid w:val="00050854"/>
    <w:rsid w:val="0005095E"/>
    <w:rsid w:val="00050BD6"/>
    <w:rsid w:val="00050DDE"/>
    <w:rsid w:val="000513C7"/>
    <w:rsid w:val="00051541"/>
    <w:rsid w:val="000516C3"/>
    <w:rsid w:val="000516FF"/>
    <w:rsid w:val="0005176A"/>
    <w:rsid w:val="00051879"/>
    <w:rsid w:val="00051AAA"/>
    <w:rsid w:val="00051E15"/>
    <w:rsid w:val="00051EA9"/>
    <w:rsid w:val="0005200E"/>
    <w:rsid w:val="000521A4"/>
    <w:rsid w:val="000521B3"/>
    <w:rsid w:val="0005229C"/>
    <w:rsid w:val="000522AB"/>
    <w:rsid w:val="00052605"/>
    <w:rsid w:val="0005263F"/>
    <w:rsid w:val="0005269F"/>
    <w:rsid w:val="00052853"/>
    <w:rsid w:val="00052D91"/>
    <w:rsid w:val="00053317"/>
    <w:rsid w:val="00053369"/>
    <w:rsid w:val="00053638"/>
    <w:rsid w:val="00053840"/>
    <w:rsid w:val="00053B74"/>
    <w:rsid w:val="00054105"/>
    <w:rsid w:val="00054433"/>
    <w:rsid w:val="000544E1"/>
    <w:rsid w:val="000546F0"/>
    <w:rsid w:val="00054A70"/>
    <w:rsid w:val="00054C37"/>
    <w:rsid w:val="00054E94"/>
    <w:rsid w:val="00054EC1"/>
    <w:rsid w:val="00054F23"/>
    <w:rsid w:val="0005507F"/>
    <w:rsid w:val="000550BA"/>
    <w:rsid w:val="0005510C"/>
    <w:rsid w:val="000551CD"/>
    <w:rsid w:val="0005542F"/>
    <w:rsid w:val="0005550A"/>
    <w:rsid w:val="000558C4"/>
    <w:rsid w:val="00055986"/>
    <w:rsid w:val="00055AF0"/>
    <w:rsid w:val="00055B29"/>
    <w:rsid w:val="00055E08"/>
    <w:rsid w:val="00055FF8"/>
    <w:rsid w:val="00056015"/>
    <w:rsid w:val="00056274"/>
    <w:rsid w:val="000563B4"/>
    <w:rsid w:val="00056796"/>
    <w:rsid w:val="000568FA"/>
    <w:rsid w:val="00056A14"/>
    <w:rsid w:val="00056C0D"/>
    <w:rsid w:val="00056FA6"/>
    <w:rsid w:val="000570AA"/>
    <w:rsid w:val="00057187"/>
    <w:rsid w:val="00057204"/>
    <w:rsid w:val="0005729D"/>
    <w:rsid w:val="0005746B"/>
    <w:rsid w:val="000578AC"/>
    <w:rsid w:val="00057C4F"/>
    <w:rsid w:val="00057C93"/>
    <w:rsid w:val="00060151"/>
    <w:rsid w:val="000605A6"/>
    <w:rsid w:val="00060672"/>
    <w:rsid w:val="000606C9"/>
    <w:rsid w:val="000607D4"/>
    <w:rsid w:val="0006085E"/>
    <w:rsid w:val="00060D12"/>
    <w:rsid w:val="00061250"/>
    <w:rsid w:val="000612C5"/>
    <w:rsid w:val="0006151C"/>
    <w:rsid w:val="000615D0"/>
    <w:rsid w:val="00061A80"/>
    <w:rsid w:val="00061B41"/>
    <w:rsid w:val="00061EF5"/>
    <w:rsid w:val="000624A5"/>
    <w:rsid w:val="0006276B"/>
    <w:rsid w:val="00062868"/>
    <w:rsid w:val="00062890"/>
    <w:rsid w:val="000628C8"/>
    <w:rsid w:val="00062950"/>
    <w:rsid w:val="00062C47"/>
    <w:rsid w:val="00062C4B"/>
    <w:rsid w:val="00062C97"/>
    <w:rsid w:val="00062D84"/>
    <w:rsid w:val="00062DC0"/>
    <w:rsid w:val="00062F7A"/>
    <w:rsid w:val="00063277"/>
    <w:rsid w:val="000633D7"/>
    <w:rsid w:val="000634B9"/>
    <w:rsid w:val="00063715"/>
    <w:rsid w:val="00063C95"/>
    <w:rsid w:val="00063CE5"/>
    <w:rsid w:val="00063D3A"/>
    <w:rsid w:val="00063DCD"/>
    <w:rsid w:val="00063DF2"/>
    <w:rsid w:val="00063F24"/>
    <w:rsid w:val="0006420E"/>
    <w:rsid w:val="00064762"/>
    <w:rsid w:val="00064AF7"/>
    <w:rsid w:val="00064BD1"/>
    <w:rsid w:val="00064DED"/>
    <w:rsid w:val="00064F6B"/>
    <w:rsid w:val="00065281"/>
    <w:rsid w:val="000652EC"/>
    <w:rsid w:val="000656A4"/>
    <w:rsid w:val="00065813"/>
    <w:rsid w:val="000658E6"/>
    <w:rsid w:val="00065CBB"/>
    <w:rsid w:val="00065DAD"/>
    <w:rsid w:val="00066174"/>
    <w:rsid w:val="00066524"/>
    <w:rsid w:val="00066A97"/>
    <w:rsid w:val="00066E4A"/>
    <w:rsid w:val="00066FB9"/>
    <w:rsid w:val="00067059"/>
    <w:rsid w:val="000675C1"/>
    <w:rsid w:val="00067720"/>
    <w:rsid w:val="000677C2"/>
    <w:rsid w:val="000677DD"/>
    <w:rsid w:val="00067966"/>
    <w:rsid w:val="00067A00"/>
    <w:rsid w:val="00067B6D"/>
    <w:rsid w:val="00067CAA"/>
    <w:rsid w:val="00067F68"/>
    <w:rsid w:val="000701EB"/>
    <w:rsid w:val="00070374"/>
    <w:rsid w:val="00070456"/>
    <w:rsid w:val="0007051F"/>
    <w:rsid w:val="00070737"/>
    <w:rsid w:val="0007080C"/>
    <w:rsid w:val="000708DC"/>
    <w:rsid w:val="00070B8F"/>
    <w:rsid w:val="00070BD2"/>
    <w:rsid w:val="00070BF4"/>
    <w:rsid w:val="00070C78"/>
    <w:rsid w:val="00070CB2"/>
    <w:rsid w:val="00070D48"/>
    <w:rsid w:val="000717E0"/>
    <w:rsid w:val="00071851"/>
    <w:rsid w:val="0007185C"/>
    <w:rsid w:val="00071AD9"/>
    <w:rsid w:val="00071B62"/>
    <w:rsid w:val="00071BA8"/>
    <w:rsid w:val="00071E82"/>
    <w:rsid w:val="0007231E"/>
    <w:rsid w:val="0007233C"/>
    <w:rsid w:val="00072737"/>
    <w:rsid w:val="0007273B"/>
    <w:rsid w:val="00072AD8"/>
    <w:rsid w:val="00072C03"/>
    <w:rsid w:val="00072DA9"/>
    <w:rsid w:val="00072EBA"/>
    <w:rsid w:val="000738FB"/>
    <w:rsid w:val="0007390A"/>
    <w:rsid w:val="00073959"/>
    <w:rsid w:val="00073988"/>
    <w:rsid w:val="000739DA"/>
    <w:rsid w:val="00073A90"/>
    <w:rsid w:val="00073A9B"/>
    <w:rsid w:val="00073BE6"/>
    <w:rsid w:val="00074731"/>
    <w:rsid w:val="00074886"/>
    <w:rsid w:val="00074990"/>
    <w:rsid w:val="00074FF9"/>
    <w:rsid w:val="0007500D"/>
    <w:rsid w:val="00075025"/>
    <w:rsid w:val="000750EA"/>
    <w:rsid w:val="00075166"/>
    <w:rsid w:val="0007529E"/>
    <w:rsid w:val="00075444"/>
    <w:rsid w:val="0007558A"/>
    <w:rsid w:val="00075704"/>
    <w:rsid w:val="00075D38"/>
    <w:rsid w:val="00075DFB"/>
    <w:rsid w:val="00075F2D"/>
    <w:rsid w:val="00075F52"/>
    <w:rsid w:val="00075F8B"/>
    <w:rsid w:val="000762CC"/>
    <w:rsid w:val="00076398"/>
    <w:rsid w:val="000763F6"/>
    <w:rsid w:val="00076505"/>
    <w:rsid w:val="00076581"/>
    <w:rsid w:val="000766CF"/>
    <w:rsid w:val="000767DA"/>
    <w:rsid w:val="000768B2"/>
    <w:rsid w:val="00076F03"/>
    <w:rsid w:val="00076F2A"/>
    <w:rsid w:val="00076F7C"/>
    <w:rsid w:val="00076FAF"/>
    <w:rsid w:val="000770A7"/>
    <w:rsid w:val="00077575"/>
    <w:rsid w:val="00077577"/>
    <w:rsid w:val="00077956"/>
    <w:rsid w:val="00077A35"/>
    <w:rsid w:val="00077C62"/>
    <w:rsid w:val="00077EDA"/>
    <w:rsid w:val="0008030F"/>
    <w:rsid w:val="0008036F"/>
    <w:rsid w:val="00080417"/>
    <w:rsid w:val="000806A7"/>
    <w:rsid w:val="000807A2"/>
    <w:rsid w:val="00080CDF"/>
    <w:rsid w:val="00080DC1"/>
    <w:rsid w:val="00080FE5"/>
    <w:rsid w:val="000814DA"/>
    <w:rsid w:val="0008150F"/>
    <w:rsid w:val="00081555"/>
    <w:rsid w:val="00081591"/>
    <w:rsid w:val="000816EC"/>
    <w:rsid w:val="000816FB"/>
    <w:rsid w:val="00081893"/>
    <w:rsid w:val="000818C4"/>
    <w:rsid w:val="0008199C"/>
    <w:rsid w:val="00081DAA"/>
    <w:rsid w:val="00081E9A"/>
    <w:rsid w:val="00082070"/>
    <w:rsid w:val="00082169"/>
    <w:rsid w:val="000821E8"/>
    <w:rsid w:val="00082278"/>
    <w:rsid w:val="000822FF"/>
    <w:rsid w:val="000825AD"/>
    <w:rsid w:val="000827FD"/>
    <w:rsid w:val="00082962"/>
    <w:rsid w:val="00082CBD"/>
    <w:rsid w:val="000830CE"/>
    <w:rsid w:val="0008316F"/>
    <w:rsid w:val="00083750"/>
    <w:rsid w:val="000837FF"/>
    <w:rsid w:val="00083A57"/>
    <w:rsid w:val="00083A5E"/>
    <w:rsid w:val="00083A6A"/>
    <w:rsid w:val="00083AD1"/>
    <w:rsid w:val="00083B17"/>
    <w:rsid w:val="00083BA3"/>
    <w:rsid w:val="00083CE5"/>
    <w:rsid w:val="00083D6E"/>
    <w:rsid w:val="000841EF"/>
    <w:rsid w:val="0008453C"/>
    <w:rsid w:val="00084666"/>
    <w:rsid w:val="000846C4"/>
    <w:rsid w:val="00084705"/>
    <w:rsid w:val="00084768"/>
    <w:rsid w:val="00084788"/>
    <w:rsid w:val="00084951"/>
    <w:rsid w:val="00084C5B"/>
    <w:rsid w:val="00084CA3"/>
    <w:rsid w:val="00084DB3"/>
    <w:rsid w:val="0008506A"/>
    <w:rsid w:val="0008512D"/>
    <w:rsid w:val="000852B8"/>
    <w:rsid w:val="0008567D"/>
    <w:rsid w:val="00085688"/>
    <w:rsid w:val="00085ADA"/>
    <w:rsid w:val="00085B95"/>
    <w:rsid w:val="00085D19"/>
    <w:rsid w:val="00085E4E"/>
    <w:rsid w:val="00085EAB"/>
    <w:rsid w:val="000860B3"/>
    <w:rsid w:val="00086443"/>
    <w:rsid w:val="00086745"/>
    <w:rsid w:val="000868D6"/>
    <w:rsid w:val="00086CA5"/>
    <w:rsid w:val="00086E06"/>
    <w:rsid w:val="00086FA4"/>
    <w:rsid w:val="000871A3"/>
    <w:rsid w:val="000872B7"/>
    <w:rsid w:val="0008756E"/>
    <w:rsid w:val="00087870"/>
    <w:rsid w:val="000879B1"/>
    <w:rsid w:val="00087C50"/>
    <w:rsid w:val="000901E2"/>
    <w:rsid w:val="000908A9"/>
    <w:rsid w:val="00090B2B"/>
    <w:rsid w:val="00090C08"/>
    <w:rsid w:val="00090E30"/>
    <w:rsid w:val="00090E37"/>
    <w:rsid w:val="00090E3F"/>
    <w:rsid w:val="00090F49"/>
    <w:rsid w:val="000910C2"/>
    <w:rsid w:val="000912D6"/>
    <w:rsid w:val="000913A9"/>
    <w:rsid w:val="000913F5"/>
    <w:rsid w:val="000915B5"/>
    <w:rsid w:val="0009177C"/>
    <w:rsid w:val="00091950"/>
    <w:rsid w:val="00091BCF"/>
    <w:rsid w:val="000920AD"/>
    <w:rsid w:val="0009212F"/>
    <w:rsid w:val="000921DF"/>
    <w:rsid w:val="00092224"/>
    <w:rsid w:val="00092897"/>
    <w:rsid w:val="00092974"/>
    <w:rsid w:val="00092C49"/>
    <w:rsid w:val="00092EF6"/>
    <w:rsid w:val="00093448"/>
    <w:rsid w:val="0009348F"/>
    <w:rsid w:val="0009374B"/>
    <w:rsid w:val="000937D7"/>
    <w:rsid w:val="00093C9D"/>
    <w:rsid w:val="0009433D"/>
    <w:rsid w:val="00094495"/>
    <w:rsid w:val="00094D00"/>
    <w:rsid w:val="00094F49"/>
    <w:rsid w:val="00094F6F"/>
    <w:rsid w:val="000950DB"/>
    <w:rsid w:val="000953E5"/>
    <w:rsid w:val="0009552F"/>
    <w:rsid w:val="0009591A"/>
    <w:rsid w:val="000959C3"/>
    <w:rsid w:val="00095A22"/>
    <w:rsid w:val="00095AE9"/>
    <w:rsid w:val="00095BA2"/>
    <w:rsid w:val="00095C95"/>
    <w:rsid w:val="00095D8A"/>
    <w:rsid w:val="00096265"/>
    <w:rsid w:val="000962C1"/>
    <w:rsid w:val="00096653"/>
    <w:rsid w:val="00096675"/>
    <w:rsid w:val="00096AC7"/>
    <w:rsid w:val="00097002"/>
    <w:rsid w:val="0009732C"/>
    <w:rsid w:val="0009763C"/>
    <w:rsid w:val="000977BD"/>
    <w:rsid w:val="000978EF"/>
    <w:rsid w:val="00097AF3"/>
    <w:rsid w:val="00097CD1"/>
    <w:rsid w:val="00097CE6"/>
    <w:rsid w:val="000A0361"/>
    <w:rsid w:val="000A078A"/>
    <w:rsid w:val="000A093F"/>
    <w:rsid w:val="000A0BE4"/>
    <w:rsid w:val="000A0D59"/>
    <w:rsid w:val="000A0F55"/>
    <w:rsid w:val="000A0FBB"/>
    <w:rsid w:val="000A12A1"/>
    <w:rsid w:val="000A15BE"/>
    <w:rsid w:val="000A1601"/>
    <w:rsid w:val="000A1619"/>
    <w:rsid w:val="000A1633"/>
    <w:rsid w:val="000A171A"/>
    <w:rsid w:val="000A185D"/>
    <w:rsid w:val="000A1897"/>
    <w:rsid w:val="000A1989"/>
    <w:rsid w:val="000A1EE2"/>
    <w:rsid w:val="000A1EFA"/>
    <w:rsid w:val="000A2186"/>
    <w:rsid w:val="000A228A"/>
    <w:rsid w:val="000A22BB"/>
    <w:rsid w:val="000A236E"/>
    <w:rsid w:val="000A2510"/>
    <w:rsid w:val="000A2DA5"/>
    <w:rsid w:val="000A2F8D"/>
    <w:rsid w:val="000A2FC1"/>
    <w:rsid w:val="000A3024"/>
    <w:rsid w:val="000A312B"/>
    <w:rsid w:val="000A3394"/>
    <w:rsid w:val="000A3764"/>
    <w:rsid w:val="000A3882"/>
    <w:rsid w:val="000A3A33"/>
    <w:rsid w:val="000A41E1"/>
    <w:rsid w:val="000A42C6"/>
    <w:rsid w:val="000A43A6"/>
    <w:rsid w:val="000A43CC"/>
    <w:rsid w:val="000A4513"/>
    <w:rsid w:val="000A458E"/>
    <w:rsid w:val="000A4649"/>
    <w:rsid w:val="000A48A1"/>
    <w:rsid w:val="000A4B00"/>
    <w:rsid w:val="000A4BE3"/>
    <w:rsid w:val="000A4C41"/>
    <w:rsid w:val="000A4E2D"/>
    <w:rsid w:val="000A5073"/>
    <w:rsid w:val="000A5202"/>
    <w:rsid w:val="000A54D1"/>
    <w:rsid w:val="000A551F"/>
    <w:rsid w:val="000A5580"/>
    <w:rsid w:val="000A6210"/>
    <w:rsid w:val="000A63A6"/>
    <w:rsid w:val="000A63D7"/>
    <w:rsid w:val="000A6402"/>
    <w:rsid w:val="000A64EC"/>
    <w:rsid w:val="000A6524"/>
    <w:rsid w:val="000A66B9"/>
    <w:rsid w:val="000A6E77"/>
    <w:rsid w:val="000A70ED"/>
    <w:rsid w:val="000A7340"/>
    <w:rsid w:val="000A7583"/>
    <w:rsid w:val="000A75AC"/>
    <w:rsid w:val="000A782F"/>
    <w:rsid w:val="000A78E1"/>
    <w:rsid w:val="000A7AA1"/>
    <w:rsid w:val="000A7B30"/>
    <w:rsid w:val="000A7E26"/>
    <w:rsid w:val="000A7F15"/>
    <w:rsid w:val="000A7F8E"/>
    <w:rsid w:val="000A7FA1"/>
    <w:rsid w:val="000B0234"/>
    <w:rsid w:val="000B06B4"/>
    <w:rsid w:val="000B0B2E"/>
    <w:rsid w:val="000B0D32"/>
    <w:rsid w:val="000B0F74"/>
    <w:rsid w:val="000B142E"/>
    <w:rsid w:val="000B16E6"/>
    <w:rsid w:val="000B1915"/>
    <w:rsid w:val="000B1AC4"/>
    <w:rsid w:val="000B1C17"/>
    <w:rsid w:val="000B2026"/>
    <w:rsid w:val="000B2125"/>
    <w:rsid w:val="000B27A0"/>
    <w:rsid w:val="000B290B"/>
    <w:rsid w:val="000B29B4"/>
    <w:rsid w:val="000B2A66"/>
    <w:rsid w:val="000B2D88"/>
    <w:rsid w:val="000B2ED3"/>
    <w:rsid w:val="000B2FC5"/>
    <w:rsid w:val="000B332E"/>
    <w:rsid w:val="000B33FE"/>
    <w:rsid w:val="000B34EC"/>
    <w:rsid w:val="000B378F"/>
    <w:rsid w:val="000B37BB"/>
    <w:rsid w:val="000B37FE"/>
    <w:rsid w:val="000B38FA"/>
    <w:rsid w:val="000B3A47"/>
    <w:rsid w:val="000B3C69"/>
    <w:rsid w:val="000B3D9B"/>
    <w:rsid w:val="000B4486"/>
    <w:rsid w:val="000B49EE"/>
    <w:rsid w:val="000B4D08"/>
    <w:rsid w:val="000B50BA"/>
    <w:rsid w:val="000B51C3"/>
    <w:rsid w:val="000B549E"/>
    <w:rsid w:val="000B561A"/>
    <w:rsid w:val="000B57F6"/>
    <w:rsid w:val="000B5931"/>
    <w:rsid w:val="000B5A34"/>
    <w:rsid w:val="000B5E6A"/>
    <w:rsid w:val="000B5F60"/>
    <w:rsid w:val="000B6030"/>
    <w:rsid w:val="000B650A"/>
    <w:rsid w:val="000B65F2"/>
    <w:rsid w:val="000B6AC1"/>
    <w:rsid w:val="000B6C82"/>
    <w:rsid w:val="000B6EB0"/>
    <w:rsid w:val="000B7208"/>
    <w:rsid w:val="000B7229"/>
    <w:rsid w:val="000B7B79"/>
    <w:rsid w:val="000C00BB"/>
    <w:rsid w:val="000C0156"/>
    <w:rsid w:val="000C026E"/>
    <w:rsid w:val="000C031E"/>
    <w:rsid w:val="000C043A"/>
    <w:rsid w:val="000C05AB"/>
    <w:rsid w:val="000C05C6"/>
    <w:rsid w:val="000C0E53"/>
    <w:rsid w:val="000C12C2"/>
    <w:rsid w:val="000C1728"/>
    <w:rsid w:val="000C172B"/>
    <w:rsid w:val="000C1823"/>
    <w:rsid w:val="000C18C1"/>
    <w:rsid w:val="000C1AC7"/>
    <w:rsid w:val="000C1B5B"/>
    <w:rsid w:val="000C1EAF"/>
    <w:rsid w:val="000C1F3C"/>
    <w:rsid w:val="000C262F"/>
    <w:rsid w:val="000C26E3"/>
    <w:rsid w:val="000C29A6"/>
    <w:rsid w:val="000C2DA5"/>
    <w:rsid w:val="000C2F3F"/>
    <w:rsid w:val="000C2F42"/>
    <w:rsid w:val="000C2F4E"/>
    <w:rsid w:val="000C306F"/>
    <w:rsid w:val="000C35AC"/>
    <w:rsid w:val="000C377A"/>
    <w:rsid w:val="000C384C"/>
    <w:rsid w:val="000C39F5"/>
    <w:rsid w:val="000C3AED"/>
    <w:rsid w:val="000C3B6D"/>
    <w:rsid w:val="000C3C60"/>
    <w:rsid w:val="000C4323"/>
    <w:rsid w:val="000C44F2"/>
    <w:rsid w:val="000C4565"/>
    <w:rsid w:val="000C4574"/>
    <w:rsid w:val="000C4641"/>
    <w:rsid w:val="000C464C"/>
    <w:rsid w:val="000C4837"/>
    <w:rsid w:val="000C4DC3"/>
    <w:rsid w:val="000C4DF0"/>
    <w:rsid w:val="000C502B"/>
    <w:rsid w:val="000C54D9"/>
    <w:rsid w:val="000C55E3"/>
    <w:rsid w:val="000C5769"/>
    <w:rsid w:val="000C5990"/>
    <w:rsid w:val="000C5A4F"/>
    <w:rsid w:val="000C5A95"/>
    <w:rsid w:val="000C5B61"/>
    <w:rsid w:val="000C5C28"/>
    <w:rsid w:val="000C5C82"/>
    <w:rsid w:val="000C60DA"/>
    <w:rsid w:val="000C6218"/>
    <w:rsid w:val="000C633A"/>
    <w:rsid w:val="000C6AC1"/>
    <w:rsid w:val="000C6B3B"/>
    <w:rsid w:val="000C6C27"/>
    <w:rsid w:val="000C6C6E"/>
    <w:rsid w:val="000C6DF3"/>
    <w:rsid w:val="000C6F3E"/>
    <w:rsid w:val="000C7162"/>
    <w:rsid w:val="000C7476"/>
    <w:rsid w:val="000C757D"/>
    <w:rsid w:val="000C77E0"/>
    <w:rsid w:val="000C797C"/>
    <w:rsid w:val="000C7A1A"/>
    <w:rsid w:val="000C7C2B"/>
    <w:rsid w:val="000D0061"/>
    <w:rsid w:val="000D00FF"/>
    <w:rsid w:val="000D0135"/>
    <w:rsid w:val="000D01E1"/>
    <w:rsid w:val="000D0877"/>
    <w:rsid w:val="000D0A74"/>
    <w:rsid w:val="000D0ACC"/>
    <w:rsid w:val="000D0CEA"/>
    <w:rsid w:val="000D1687"/>
    <w:rsid w:val="000D16E6"/>
    <w:rsid w:val="000D1837"/>
    <w:rsid w:val="000D1855"/>
    <w:rsid w:val="000D1882"/>
    <w:rsid w:val="000D1AE5"/>
    <w:rsid w:val="000D25E4"/>
    <w:rsid w:val="000D269D"/>
    <w:rsid w:val="000D2AD0"/>
    <w:rsid w:val="000D2BA2"/>
    <w:rsid w:val="000D2F78"/>
    <w:rsid w:val="000D308F"/>
    <w:rsid w:val="000D34DD"/>
    <w:rsid w:val="000D3B78"/>
    <w:rsid w:val="000D3BBD"/>
    <w:rsid w:val="000D3D86"/>
    <w:rsid w:val="000D3DE9"/>
    <w:rsid w:val="000D3F3E"/>
    <w:rsid w:val="000D450E"/>
    <w:rsid w:val="000D4AED"/>
    <w:rsid w:val="000D4B18"/>
    <w:rsid w:val="000D4DFE"/>
    <w:rsid w:val="000D4EAA"/>
    <w:rsid w:val="000D50FD"/>
    <w:rsid w:val="000D54D4"/>
    <w:rsid w:val="000D54FD"/>
    <w:rsid w:val="000D5921"/>
    <w:rsid w:val="000D59A7"/>
    <w:rsid w:val="000D5A3F"/>
    <w:rsid w:val="000D5DC6"/>
    <w:rsid w:val="000D62A4"/>
    <w:rsid w:val="000D6580"/>
    <w:rsid w:val="000D6696"/>
    <w:rsid w:val="000D67C4"/>
    <w:rsid w:val="000D67F3"/>
    <w:rsid w:val="000D6971"/>
    <w:rsid w:val="000D6CA4"/>
    <w:rsid w:val="000D6DD1"/>
    <w:rsid w:val="000D6E88"/>
    <w:rsid w:val="000D6EAA"/>
    <w:rsid w:val="000D6F11"/>
    <w:rsid w:val="000D76CC"/>
    <w:rsid w:val="000D7754"/>
    <w:rsid w:val="000D7801"/>
    <w:rsid w:val="000D79A7"/>
    <w:rsid w:val="000D7BB3"/>
    <w:rsid w:val="000D7CE7"/>
    <w:rsid w:val="000E0119"/>
    <w:rsid w:val="000E014F"/>
    <w:rsid w:val="000E023A"/>
    <w:rsid w:val="000E0692"/>
    <w:rsid w:val="000E078D"/>
    <w:rsid w:val="000E0CEC"/>
    <w:rsid w:val="000E0D2F"/>
    <w:rsid w:val="000E0D44"/>
    <w:rsid w:val="000E121C"/>
    <w:rsid w:val="000E1382"/>
    <w:rsid w:val="000E1A7F"/>
    <w:rsid w:val="000E1B76"/>
    <w:rsid w:val="000E1CFB"/>
    <w:rsid w:val="000E1F5E"/>
    <w:rsid w:val="000E276F"/>
    <w:rsid w:val="000E2B31"/>
    <w:rsid w:val="000E2D5A"/>
    <w:rsid w:val="000E300C"/>
    <w:rsid w:val="000E3037"/>
    <w:rsid w:val="000E3278"/>
    <w:rsid w:val="000E32D5"/>
    <w:rsid w:val="000E331F"/>
    <w:rsid w:val="000E333D"/>
    <w:rsid w:val="000E35A8"/>
    <w:rsid w:val="000E3605"/>
    <w:rsid w:val="000E373F"/>
    <w:rsid w:val="000E37D9"/>
    <w:rsid w:val="000E3A83"/>
    <w:rsid w:val="000E3C00"/>
    <w:rsid w:val="000E3D34"/>
    <w:rsid w:val="000E3D46"/>
    <w:rsid w:val="000E4043"/>
    <w:rsid w:val="000E4093"/>
    <w:rsid w:val="000E42B9"/>
    <w:rsid w:val="000E44C9"/>
    <w:rsid w:val="000E47D5"/>
    <w:rsid w:val="000E4866"/>
    <w:rsid w:val="000E48AD"/>
    <w:rsid w:val="000E4A99"/>
    <w:rsid w:val="000E4E19"/>
    <w:rsid w:val="000E4EEF"/>
    <w:rsid w:val="000E51C8"/>
    <w:rsid w:val="000E53C2"/>
    <w:rsid w:val="000E56A3"/>
    <w:rsid w:val="000E56C3"/>
    <w:rsid w:val="000E56C6"/>
    <w:rsid w:val="000E57C4"/>
    <w:rsid w:val="000E5A8F"/>
    <w:rsid w:val="000E5C9C"/>
    <w:rsid w:val="000E5DC3"/>
    <w:rsid w:val="000E5E51"/>
    <w:rsid w:val="000E5F5E"/>
    <w:rsid w:val="000E6214"/>
    <w:rsid w:val="000E6577"/>
    <w:rsid w:val="000E6788"/>
    <w:rsid w:val="000E69E5"/>
    <w:rsid w:val="000E6D50"/>
    <w:rsid w:val="000E6DFC"/>
    <w:rsid w:val="000E7291"/>
    <w:rsid w:val="000E7688"/>
    <w:rsid w:val="000E76C5"/>
    <w:rsid w:val="000E76D9"/>
    <w:rsid w:val="000E7709"/>
    <w:rsid w:val="000E778C"/>
    <w:rsid w:val="000E7970"/>
    <w:rsid w:val="000E7AFF"/>
    <w:rsid w:val="000E7BC1"/>
    <w:rsid w:val="000E7DC5"/>
    <w:rsid w:val="000E7FE9"/>
    <w:rsid w:val="000F0134"/>
    <w:rsid w:val="000F0251"/>
    <w:rsid w:val="000F026E"/>
    <w:rsid w:val="000F072F"/>
    <w:rsid w:val="000F0789"/>
    <w:rsid w:val="000F0A31"/>
    <w:rsid w:val="000F0B23"/>
    <w:rsid w:val="000F0E53"/>
    <w:rsid w:val="000F1073"/>
    <w:rsid w:val="000F159E"/>
    <w:rsid w:val="000F16C9"/>
    <w:rsid w:val="000F1BF6"/>
    <w:rsid w:val="000F2098"/>
    <w:rsid w:val="000F2162"/>
    <w:rsid w:val="000F217B"/>
    <w:rsid w:val="000F2181"/>
    <w:rsid w:val="000F23D8"/>
    <w:rsid w:val="000F2443"/>
    <w:rsid w:val="000F2500"/>
    <w:rsid w:val="000F27E5"/>
    <w:rsid w:val="000F2F75"/>
    <w:rsid w:val="000F30BE"/>
    <w:rsid w:val="000F3519"/>
    <w:rsid w:val="000F385C"/>
    <w:rsid w:val="000F3A4D"/>
    <w:rsid w:val="000F3B20"/>
    <w:rsid w:val="000F400E"/>
    <w:rsid w:val="000F413B"/>
    <w:rsid w:val="000F43D8"/>
    <w:rsid w:val="000F4667"/>
    <w:rsid w:val="000F4AFD"/>
    <w:rsid w:val="000F514B"/>
    <w:rsid w:val="000F5330"/>
    <w:rsid w:val="000F57DA"/>
    <w:rsid w:val="000F5B03"/>
    <w:rsid w:val="000F5EAA"/>
    <w:rsid w:val="000F6050"/>
    <w:rsid w:val="000F616E"/>
    <w:rsid w:val="000F64D5"/>
    <w:rsid w:val="000F6501"/>
    <w:rsid w:val="000F6658"/>
    <w:rsid w:val="000F6CC5"/>
    <w:rsid w:val="000F6D02"/>
    <w:rsid w:val="000F72D9"/>
    <w:rsid w:val="000F735D"/>
    <w:rsid w:val="000F74FC"/>
    <w:rsid w:val="000F78C7"/>
    <w:rsid w:val="000F7F76"/>
    <w:rsid w:val="001000FB"/>
    <w:rsid w:val="00100142"/>
    <w:rsid w:val="001001CB"/>
    <w:rsid w:val="00100315"/>
    <w:rsid w:val="00100365"/>
    <w:rsid w:val="001003FC"/>
    <w:rsid w:val="001004D8"/>
    <w:rsid w:val="001004E8"/>
    <w:rsid w:val="0010081D"/>
    <w:rsid w:val="00100E84"/>
    <w:rsid w:val="00101086"/>
    <w:rsid w:val="001011BF"/>
    <w:rsid w:val="0010180B"/>
    <w:rsid w:val="001018CC"/>
    <w:rsid w:val="00101921"/>
    <w:rsid w:val="00101C2D"/>
    <w:rsid w:val="00101D4C"/>
    <w:rsid w:val="00101E1D"/>
    <w:rsid w:val="0010200D"/>
    <w:rsid w:val="00102275"/>
    <w:rsid w:val="001023E1"/>
    <w:rsid w:val="001027DD"/>
    <w:rsid w:val="00102948"/>
    <w:rsid w:val="00102958"/>
    <w:rsid w:val="00102BFF"/>
    <w:rsid w:val="00102C46"/>
    <w:rsid w:val="00102C92"/>
    <w:rsid w:val="00102DAF"/>
    <w:rsid w:val="00102ECA"/>
    <w:rsid w:val="00102F68"/>
    <w:rsid w:val="00103043"/>
    <w:rsid w:val="001031E0"/>
    <w:rsid w:val="001032C9"/>
    <w:rsid w:val="001032DE"/>
    <w:rsid w:val="00103589"/>
    <w:rsid w:val="001035EC"/>
    <w:rsid w:val="001037E0"/>
    <w:rsid w:val="001038E6"/>
    <w:rsid w:val="00103A52"/>
    <w:rsid w:val="00103D28"/>
    <w:rsid w:val="00103E11"/>
    <w:rsid w:val="0010418B"/>
    <w:rsid w:val="00104358"/>
    <w:rsid w:val="00104663"/>
    <w:rsid w:val="001047EC"/>
    <w:rsid w:val="00104AE3"/>
    <w:rsid w:val="00104B8B"/>
    <w:rsid w:val="00104E67"/>
    <w:rsid w:val="00105027"/>
    <w:rsid w:val="00105157"/>
    <w:rsid w:val="00105566"/>
    <w:rsid w:val="001057A6"/>
    <w:rsid w:val="001058A5"/>
    <w:rsid w:val="00105976"/>
    <w:rsid w:val="00105A1B"/>
    <w:rsid w:val="00105C1E"/>
    <w:rsid w:val="00105D67"/>
    <w:rsid w:val="00105F48"/>
    <w:rsid w:val="00105FE9"/>
    <w:rsid w:val="001060B3"/>
    <w:rsid w:val="0010619B"/>
    <w:rsid w:val="001061F6"/>
    <w:rsid w:val="0010637A"/>
    <w:rsid w:val="00106645"/>
    <w:rsid w:val="001066CF"/>
    <w:rsid w:val="0010681B"/>
    <w:rsid w:val="00106A53"/>
    <w:rsid w:val="00106A96"/>
    <w:rsid w:val="00106B2D"/>
    <w:rsid w:val="00106E6F"/>
    <w:rsid w:val="0010717B"/>
    <w:rsid w:val="00107413"/>
    <w:rsid w:val="0010751B"/>
    <w:rsid w:val="0010757E"/>
    <w:rsid w:val="00107587"/>
    <w:rsid w:val="00107669"/>
    <w:rsid w:val="00107752"/>
    <w:rsid w:val="0010779E"/>
    <w:rsid w:val="001077C8"/>
    <w:rsid w:val="00107B1E"/>
    <w:rsid w:val="00107B74"/>
    <w:rsid w:val="00107C8D"/>
    <w:rsid w:val="00107E13"/>
    <w:rsid w:val="001101CC"/>
    <w:rsid w:val="0011030D"/>
    <w:rsid w:val="0011053A"/>
    <w:rsid w:val="0011064C"/>
    <w:rsid w:val="00110740"/>
    <w:rsid w:val="00110935"/>
    <w:rsid w:val="00110A4A"/>
    <w:rsid w:val="00110CC8"/>
    <w:rsid w:val="00110D8D"/>
    <w:rsid w:val="00110EA1"/>
    <w:rsid w:val="00110F86"/>
    <w:rsid w:val="00110FF5"/>
    <w:rsid w:val="001113F6"/>
    <w:rsid w:val="00111673"/>
    <w:rsid w:val="00111750"/>
    <w:rsid w:val="00112024"/>
    <w:rsid w:val="0011238A"/>
    <w:rsid w:val="0011240E"/>
    <w:rsid w:val="00112626"/>
    <w:rsid w:val="00112858"/>
    <w:rsid w:val="001128F7"/>
    <w:rsid w:val="00112A07"/>
    <w:rsid w:val="00112B1E"/>
    <w:rsid w:val="00113047"/>
    <w:rsid w:val="001131D1"/>
    <w:rsid w:val="00113268"/>
    <w:rsid w:val="001136E2"/>
    <w:rsid w:val="001136EF"/>
    <w:rsid w:val="001138C4"/>
    <w:rsid w:val="00113A6A"/>
    <w:rsid w:val="00113C5F"/>
    <w:rsid w:val="00113FF0"/>
    <w:rsid w:val="00114328"/>
    <w:rsid w:val="00114367"/>
    <w:rsid w:val="0011461C"/>
    <w:rsid w:val="00114637"/>
    <w:rsid w:val="001148ED"/>
    <w:rsid w:val="00114981"/>
    <w:rsid w:val="00114B49"/>
    <w:rsid w:val="00114B63"/>
    <w:rsid w:val="00114D15"/>
    <w:rsid w:val="00114F3F"/>
    <w:rsid w:val="00114F77"/>
    <w:rsid w:val="0011531A"/>
    <w:rsid w:val="0011541D"/>
    <w:rsid w:val="00115944"/>
    <w:rsid w:val="00115A02"/>
    <w:rsid w:val="00115A1B"/>
    <w:rsid w:val="00115D62"/>
    <w:rsid w:val="00115D89"/>
    <w:rsid w:val="00115FEE"/>
    <w:rsid w:val="00116073"/>
    <w:rsid w:val="0011610E"/>
    <w:rsid w:val="001161D1"/>
    <w:rsid w:val="001164AB"/>
    <w:rsid w:val="00116679"/>
    <w:rsid w:val="00116967"/>
    <w:rsid w:val="00116A59"/>
    <w:rsid w:val="00116CA8"/>
    <w:rsid w:val="00116D6F"/>
    <w:rsid w:val="00116EC2"/>
    <w:rsid w:val="00117024"/>
    <w:rsid w:val="0011757D"/>
    <w:rsid w:val="001176D8"/>
    <w:rsid w:val="00117728"/>
    <w:rsid w:val="00117A0D"/>
    <w:rsid w:val="00117B05"/>
    <w:rsid w:val="00117B7C"/>
    <w:rsid w:val="00117BF0"/>
    <w:rsid w:val="00117CE6"/>
    <w:rsid w:val="001200CE"/>
    <w:rsid w:val="001200EE"/>
    <w:rsid w:val="00120624"/>
    <w:rsid w:val="0012094F"/>
    <w:rsid w:val="00120998"/>
    <w:rsid w:val="00120C4E"/>
    <w:rsid w:val="001210D9"/>
    <w:rsid w:val="001210E8"/>
    <w:rsid w:val="00121105"/>
    <w:rsid w:val="0012124A"/>
    <w:rsid w:val="00121485"/>
    <w:rsid w:val="00121944"/>
    <w:rsid w:val="0012196B"/>
    <w:rsid w:val="00121A57"/>
    <w:rsid w:val="00121D19"/>
    <w:rsid w:val="00121E21"/>
    <w:rsid w:val="00121E50"/>
    <w:rsid w:val="00121EC4"/>
    <w:rsid w:val="0012247E"/>
    <w:rsid w:val="00122731"/>
    <w:rsid w:val="00122806"/>
    <w:rsid w:val="001229CA"/>
    <w:rsid w:val="00122D49"/>
    <w:rsid w:val="00122E73"/>
    <w:rsid w:val="00122FC5"/>
    <w:rsid w:val="0012316A"/>
    <w:rsid w:val="001231DA"/>
    <w:rsid w:val="001232CD"/>
    <w:rsid w:val="00123591"/>
    <w:rsid w:val="00123593"/>
    <w:rsid w:val="001236D5"/>
    <w:rsid w:val="001237A0"/>
    <w:rsid w:val="001237C4"/>
    <w:rsid w:val="0012394E"/>
    <w:rsid w:val="00123B7B"/>
    <w:rsid w:val="00123E80"/>
    <w:rsid w:val="00124000"/>
    <w:rsid w:val="00124226"/>
    <w:rsid w:val="001242CE"/>
    <w:rsid w:val="0012434C"/>
    <w:rsid w:val="00124399"/>
    <w:rsid w:val="001244B3"/>
    <w:rsid w:val="00124505"/>
    <w:rsid w:val="001245C4"/>
    <w:rsid w:val="00124B9C"/>
    <w:rsid w:val="00124BEE"/>
    <w:rsid w:val="00124BF6"/>
    <w:rsid w:val="00124CE9"/>
    <w:rsid w:val="001250B3"/>
    <w:rsid w:val="001251F2"/>
    <w:rsid w:val="001252E0"/>
    <w:rsid w:val="0012572B"/>
    <w:rsid w:val="001257E3"/>
    <w:rsid w:val="0012582B"/>
    <w:rsid w:val="001259F8"/>
    <w:rsid w:val="00125B0C"/>
    <w:rsid w:val="00125BFE"/>
    <w:rsid w:val="00125CD9"/>
    <w:rsid w:val="001260B8"/>
    <w:rsid w:val="001261C2"/>
    <w:rsid w:val="001264C6"/>
    <w:rsid w:val="0012657D"/>
    <w:rsid w:val="001266ED"/>
    <w:rsid w:val="001269D5"/>
    <w:rsid w:val="00126A4B"/>
    <w:rsid w:val="00126C14"/>
    <w:rsid w:val="00126D12"/>
    <w:rsid w:val="00126EEF"/>
    <w:rsid w:val="00126F76"/>
    <w:rsid w:val="0012728D"/>
    <w:rsid w:val="0012770E"/>
    <w:rsid w:val="00127798"/>
    <w:rsid w:val="00127931"/>
    <w:rsid w:val="00127CF1"/>
    <w:rsid w:val="0013046D"/>
    <w:rsid w:val="00130547"/>
    <w:rsid w:val="001306DA"/>
    <w:rsid w:val="00130C3A"/>
    <w:rsid w:val="00130C95"/>
    <w:rsid w:val="00130E7D"/>
    <w:rsid w:val="00130E8E"/>
    <w:rsid w:val="0013110B"/>
    <w:rsid w:val="00131178"/>
    <w:rsid w:val="001311D3"/>
    <w:rsid w:val="00131622"/>
    <w:rsid w:val="00131676"/>
    <w:rsid w:val="00131758"/>
    <w:rsid w:val="00131803"/>
    <w:rsid w:val="00131892"/>
    <w:rsid w:val="00131988"/>
    <w:rsid w:val="00131D50"/>
    <w:rsid w:val="00131E1C"/>
    <w:rsid w:val="001320A4"/>
    <w:rsid w:val="0013210B"/>
    <w:rsid w:val="001321C7"/>
    <w:rsid w:val="0013240B"/>
    <w:rsid w:val="001325F8"/>
    <w:rsid w:val="00132691"/>
    <w:rsid w:val="001327AC"/>
    <w:rsid w:val="001329D0"/>
    <w:rsid w:val="00132CDC"/>
    <w:rsid w:val="00132EC6"/>
    <w:rsid w:val="00132F57"/>
    <w:rsid w:val="001330AC"/>
    <w:rsid w:val="00133132"/>
    <w:rsid w:val="00133140"/>
    <w:rsid w:val="001334D5"/>
    <w:rsid w:val="001335AF"/>
    <w:rsid w:val="00133A7E"/>
    <w:rsid w:val="00133C29"/>
    <w:rsid w:val="00133C4B"/>
    <w:rsid w:val="00133D22"/>
    <w:rsid w:val="00133D7C"/>
    <w:rsid w:val="00133DD2"/>
    <w:rsid w:val="00134632"/>
    <w:rsid w:val="001346D4"/>
    <w:rsid w:val="0013490B"/>
    <w:rsid w:val="00134BBA"/>
    <w:rsid w:val="00134FEC"/>
    <w:rsid w:val="0013523E"/>
    <w:rsid w:val="001353C4"/>
    <w:rsid w:val="00135402"/>
    <w:rsid w:val="001359DB"/>
    <w:rsid w:val="00135AF0"/>
    <w:rsid w:val="00135B89"/>
    <w:rsid w:val="00135CA6"/>
    <w:rsid w:val="00135F46"/>
    <w:rsid w:val="00136071"/>
    <w:rsid w:val="0013623C"/>
    <w:rsid w:val="00136277"/>
    <w:rsid w:val="001362F9"/>
    <w:rsid w:val="0013654B"/>
    <w:rsid w:val="0013657B"/>
    <w:rsid w:val="00136C1A"/>
    <w:rsid w:val="00136F11"/>
    <w:rsid w:val="0013707E"/>
    <w:rsid w:val="0013717D"/>
    <w:rsid w:val="00137650"/>
    <w:rsid w:val="001378A2"/>
    <w:rsid w:val="00137E50"/>
    <w:rsid w:val="00137E6F"/>
    <w:rsid w:val="00137F71"/>
    <w:rsid w:val="00137FB9"/>
    <w:rsid w:val="001403AB"/>
    <w:rsid w:val="001403DB"/>
    <w:rsid w:val="001407FE"/>
    <w:rsid w:val="00140EDA"/>
    <w:rsid w:val="00141151"/>
    <w:rsid w:val="0014122A"/>
    <w:rsid w:val="001414F5"/>
    <w:rsid w:val="00141980"/>
    <w:rsid w:val="00141A86"/>
    <w:rsid w:val="0014220F"/>
    <w:rsid w:val="001422FE"/>
    <w:rsid w:val="0014279F"/>
    <w:rsid w:val="0014280B"/>
    <w:rsid w:val="00142C04"/>
    <w:rsid w:val="00142E27"/>
    <w:rsid w:val="001430B4"/>
    <w:rsid w:val="001432E4"/>
    <w:rsid w:val="001433E0"/>
    <w:rsid w:val="0014342E"/>
    <w:rsid w:val="0014390D"/>
    <w:rsid w:val="00143955"/>
    <w:rsid w:val="00143AFF"/>
    <w:rsid w:val="00143EBB"/>
    <w:rsid w:val="00143F57"/>
    <w:rsid w:val="00144047"/>
    <w:rsid w:val="001440A2"/>
    <w:rsid w:val="0014433D"/>
    <w:rsid w:val="001443F1"/>
    <w:rsid w:val="001445D0"/>
    <w:rsid w:val="00144641"/>
    <w:rsid w:val="00144CA3"/>
    <w:rsid w:val="00144CAE"/>
    <w:rsid w:val="00144D84"/>
    <w:rsid w:val="00144E02"/>
    <w:rsid w:val="0014500A"/>
    <w:rsid w:val="001450E6"/>
    <w:rsid w:val="001451DE"/>
    <w:rsid w:val="00145203"/>
    <w:rsid w:val="00145251"/>
    <w:rsid w:val="0014540B"/>
    <w:rsid w:val="00145462"/>
    <w:rsid w:val="00145551"/>
    <w:rsid w:val="001455BF"/>
    <w:rsid w:val="00145988"/>
    <w:rsid w:val="001459A0"/>
    <w:rsid w:val="00145A6F"/>
    <w:rsid w:val="00146032"/>
    <w:rsid w:val="00146071"/>
    <w:rsid w:val="0014613B"/>
    <w:rsid w:val="00146144"/>
    <w:rsid w:val="001461B6"/>
    <w:rsid w:val="001466D1"/>
    <w:rsid w:val="00146A8A"/>
    <w:rsid w:val="00146CD3"/>
    <w:rsid w:val="00146DA3"/>
    <w:rsid w:val="00146F90"/>
    <w:rsid w:val="00147216"/>
    <w:rsid w:val="00147369"/>
    <w:rsid w:val="00147620"/>
    <w:rsid w:val="0014762F"/>
    <w:rsid w:val="00147A3F"/>
    <w:rsid w:val="00147B70"/>
    <w:rsid w:val="00147BAA"/>
    <w:rsid w:val="00147D00"/>
    <w:rsid w:val="00147F33"/>
    <w:rsid w:val="001501BF"/>
    <w:rsid w:val="001504CB"/>
    <w:rsid w:val="00150622"/>
    <w:rsid w:val="00150704"/>
    <w:rsid w:val="00150709"/>
    <w:rsid w:val="001509F3"/>
    <w:rsid w:val="00150A37"/>
    <w:rsid w:val="00150A55"/>
    <w:rsid w:val="00150B69"/>
    <w:rsid w:val="00150FDF"/>
    <w:rsid w:val="001512B2"/>
    <w:rsid w:val="00151511"/>
    <w:rsid w:val="00151596"/>
    <w:rsid w:val="00151744"/>
    <w:rsid w:val="0015186F"/>
    <w:rsid w:val="00151946"/>
    <w:rsid w:val="00151AEC"/>
    <w:rsid w:val="00151CFC"/>
    <w:rsid w:val="00151DB4"/>
    <w:rsid w:val="00151E58"/>
    <w:rsid w:val="001522C1"/>
    <w:rsid w:val="00152378"/>
    <w:rsid w:val="00152530"/>
    <w:rsid w:val="00152B33"/>
    <w:rsid w:val="00153159"/>
    <w:rsid w:val="0015367B"/>
    <w:rsid w:val="00153786"/>
    <w:rsid w:val="00153994"/>
    <w:rsid w:val="00153B29"/>
    <w:rsid w:val="00154129"/>
    <w:rsid w:val="0015439C"/>
    <w:rsid w:val="001543E4"/>
    <w:rsid w:val="0015451C"/>
    <w:rsid w:val="00154532"/>
    <w:rsid w:val="001547FB"/>
    <w:rsid w:val="00154AD2"/>
    <w:rsid w:val="00154C4B"/>
    <w:rsid w:val="00154D92"/>
    <w:rsid w:val="00154FA7"/>
    <w:rsid w:val="0015506B"/>
    <w:rsid w:val="0015527A"/>
    <w:rsid w:val="00155629"/>
    <w:rsid w:val="00155673"/>
    <w:rsid w:val="00155730"/>
    <w:rsid w:val="0015598E"/>
    <w:rsid w:val="001559C6"/>
    <w:rsid w:val="00155A35"/>
    <w:rsid w:val="00155AEF"/>
    <w:rsid w:val="00155DE5"/>
    <w:rsid w:val="001560FA"/>
    <w:rsid w:val="001564AF"/>
    <w:rsid w:val="00156583"/>
    <w:rsid w:val="001568CA"/>
    <w:rsid w:val="00156B5E"/>
    <w:rsid w:val="00156EF4"/>
    <w:rsid w:val="001570C9"/>
    <w:rsid w:val="001572F2"/>
    <w:rsid w:val="00157439"/>
    <w:rsid w:val="0015762E"/>
    <w:rsid w:val="001578EE"/>
    <w:rsid w:val="001579C1"/>
    <w:rsid w:val="00157D27"/>
    <w:rsid w:val="00157E35"/>
    <w:rsid w:val="001600C5"/>
    <w:rsid w:val="0016017B"/>
    <w:rsid w:val="001603F8"/>
    <w:rsid w:val="0016044D"/>
    <w:rsid w:val="0016051A"/>
    <w:rsid w:val="00160590"/>
    <w:rsid w:val="001606ED"/>
    <w:rsid w:val="001607BD"/>
    <w:rsid w:val="00160971"/>
    <w:rsid w:val="00160A0F"/>
    <w:rsid w:val="00160A5F"/>
    <w:rsid w:val="00160B6F"/>
    <w:rsid w:val="00160F21"/>
    <w:rsid w:val="0016118E"/>
    <w:rsid w:val="00161558"/>
    <w:rsid w:val="001618CA"/>
    <w:rsid w:val="00161AC9"/>
    <w:rsid w:val="00161BA7"/>
    <w:rsid w:val="00161BDB"/>
    <w:rsid w:val="00161C08"/>
    <w:rsid w:val="00161D0B"/>
    <w:rsid w:val="001624A4"/>
    <w:rsid w:val="001625DC"/>
    <w:rsid w:val="0016261D"/>
    <w:rsid w:val="001626FE"/>
    <w:rsid w:val="001629FF"/>
    <w:rsid w:val="00162A00"/>
    <w:rsid w:val="00162B7A"/>
    <w:rsid w:val="00162D56"/>
    <w:rsid w:val="00162E95"/>
    <w:rsid w:val="00162FD9"/>
    <w:rsid w:val="0016302C"/>
    <w:rsid w:val="00163183"/>
    <w:rsid w:val="001631C4"/>
    <w:rsid w:val="001637A9"/>
    <w:rsid w:val="00163873"/>
    <w:rsid w:val="00163A92"/>
    <w:rsid w:val="00164060"/>
    <w:rsid w:val="00164287"/>
    <w:rsid w:val="00164415"/>
    <w:rsid w:val="00164841"/>
    <w:rsid w:val="00164AA5"/>
    <w:rsid w:val="00164D10"/>
    <w:rsid w:val="00164FA5"/>
    <w:rsid w:val="0016564E"/>
    <w:rsid w:val="001657C8"/>
    <w:rsid w:val="00165871"/>
    <w:rsid w:val="00165B67"/>
    <w:rsid w:val="00165F91"/>
    <w:rsid w:val="00166208"/>
    <w:rsid w:val="0016630F"/>
    <w:rsid w:val="001663C1"/>
    <w:rsid w:val="001665F7"/>
    <w:rsid w:val="00166696"/>
    <w:rsid w:val="0016672A"/>
    <w:rsid w:val="001668B0"/>
    <w:rsid w:val="00166AD9"/>
    <w:rsid w:val="00166B45"/>
    <w:rsid w:val="001677D2"/>
    <w:rsid w:val="00167A8A"/>
    <w:rsid w:val="00167AA9"/>
    <w:rsid w:val="00167D3C"/>
    <w:rsid w:val="00167D57"/>
    <w:rsid w:val="00167E6C"/>
    <w:rsid w:val="00167FC1"/>
    <w:rsid w:val="00170264"/>
    <w:rsid w:val="001702B4"/>
    <w:rsid w:val="00170479"/>
    <w:rsid w:val="001704D6"/>
    <w:rsid w:val="0017052F"/>
    <w:rsid w:val="001705FA"/>
    <w:rsid w:val="00170698"/>
    <w:rsid w:val="001706D2"/>
    <w:rsid w:val="001707AC"/>
    <w:rsid w:val="00170AC6"/>
    <w:rsid w:val="00170CB3"/>
    <w:rsid w:val="00170E37"/>
    <w:rsid w:val="00170EB5"/>
    <w:rsid w:val="00170FEF"/>
    <w:rsid w:val="001711A5"/>
    <w:rsid w:val="0017134C"/>
    <w:rsid w:val="001715D7"/>
    <w:rsid w:val="001716A9"/>
    <w:rsid w:val="00171787"/>
    <w:rsid w:val="00171A14"/>
    <w:rsid w:val="00171E3D"/>
    <w:rsid w:val="00171F58"/>
    <w:rsid w:val="00172081"/>
    <w:rsid w:val="00172647"/>
    <w:rsid w:val="00172ED1"/>
    <w:rsid w:val="0017327F"/>
    <w:rsid w:val="001734A3"/>
    <w:rsid w:val="00173533"/>
    <w:rsid w:val="0017361A"/>
    <w:rsid w:val="00173825"/>
    <w:rsid w:val="00173875"/>
    <w:rsid w:val="00173BF1"/>
    <w:rsid w:val="00174207"/>
    <w:rsid w:val="00174262"/>
    <w:rsid w:val="001748DF"/>
    <w:rsid w:val="00174B63"/>
    <w:rsid w:val="0017504F"/>
    <w:rsid w:val="001750BD"/>
    <w:rsid w:val="001751A8"/>
    <w:rsid w:val="00175423"/>
    <w:rsid w:val="001755BF"/>
    <w:rsid w:val="001758F0"/>
    <w:rsid w:val="00175B84"/>
    <w:rsid w:val="00175C10"/>
    <w:rsid w:val="00175CEB"/>
    <w:rsid w:val="00175D57"/>
    <w:rsid w:val="00175D96"/>
    <w:rsid w:val="00175DF6"/>
    <w:rsid w:val="00175F10"/>
    <w:rsid w:val="001760B5"/>
    <w:rsid w:val="0017611D"/>
    <w:rsid w:val="0017627F"/>
    <w:rsid w:val="001762B8"/>
    <w:rsid w:val="001764AF"/>
    <w:rsid w:val="00176885"/>
    <w:rsid w:val="00176B38"/>
    <w:rsid w:val="00176CC9"/>
    <w:rsid w:val="00176F77"/>
    <w:rsid w:val="00177024"/>
    <w:rsid w:val="0017722A"/>
    <w:rsid w:val="001777B0"/>
    <w:rsid w:val="001777CE"/>
    <w:rsid w:val="00177838"/>
    <w:rsid w:val="00177E6F"/>
    <w:rsid w:val="00180018"/>
    <w:rsid w:val="00180059"/>
    <w:rsid w:val="00180083"/>
    <w:rsid w:val="00180187"/>
    <w:rsid w:val="001801BF"/>
    <w:rsid w:val="0018053E"/>
    <w:rsid w:val="0018067C"/>
    <w:rsid w:val="001806EF"/>
    <w:rsid w:val="00180816"/>
    <w:rsid w:val="0018089B"/>
    <w:rsid w:val="00180992"/>
    <w:rsid w:val="00180A96"/>
    <w:rsid w:val="00180B08"/>
    <w:rsid w:val="00180C2E"/>
    <w:rsid w:val="00180CF1"/>
    <w:rsid w:val="0018118A"/>
    <w:rsid w:val="0018125F"/>
    <w:rsid w:val="001812F5"/>
    <w:rsid w:val="001812F7"/>
    <w:rsid w:val="00181321"/>
    <w:rsid w:val="001814A6"/>
    <w:rsid w:val="001815E1"/>
    <w:rsid w:val="001815FD"/>
    <w:rsid w:val="001816E0"/>
    <w:rsid w:val="0018184B"/>
    <w:rsid w:val="00181961"/>
    <w:rsid w:val="00181BA0"/>
    <w:rsid w:val="00181C85"/>
    <w:rsid w:val="00181F14"/>
    <w:rsid w:val="00181F15"/>
    <w:rsid w:val="001821D2"/>
    <w:rsid w:val="0018260D"/>
    <w:rsid w:val="001826A8"/>
    <w:rsid w:val="001826D9"/>
    <w:rsid w:val="00182C4F"/>
    <w:rsid w:val="00182C64"/>
    <w:rsid w:val="00182E5F"/>
    <w:rsid w:val="0018302A"/>
    <w:rsid w:val="00183075"/>
    <w:rsid w:val="0018325A"/>
    <w:rsid w:val="00183638"/>
    <w:rsid w:val="00183662"/>
    <w:rsid w:val="001837DE"/>
    <w:rsid w:val="00183B7D"/>
    <w:rsid w:val="00183F00"/>
    <w:rsid w:val="001842EF"/>
    <w:rsid w:val="00184420"/>
    <w:rsid w:val="001845B0"/>
    <w:rsid w:val="0018489B"/>
    <w:rsid w:val="00184CC2"/>
    <w:rsid w:val="00184D2A"/>
    <w:rsid w:val="00185175"/>
    <w:rsid w:val="00185A63"/>
    <w:rsid w:val="00185A95"/>
    <w:rsid w:val="00185AFD"/>
    <w:rsid w:val="00185B1A"/>
    <w:rsid w:val="00185FFC"/>
    <w:rsid w:val="001862FA"/>
    <w:rsid w:val="00186451"/>
    <w:rsid w:val="001864CC"/>
    <w:rsid w:val="001864EF"/>
    <w:rsid w:val="00186571"/>
    <w:rsid w:val="001865A6"/>
    <w:rsid w:val="0018663E"/>
    <w:rsid w:val="00186760"/>
    <w:rsid w:val="00186A96"/>
    <w:rsid w:val="00186E89"/>
    <w:rsid w:val="0018700C"/>
    <w:rsid w:val="0018700E"/>
    <w:rsid w:val="0018742B"/>
    <w:rsid w:val="00187AFE"/>
    <w:rsid w:val="00187BCC"/>
    <w:rsid w:val="00187D52"/>
    <w:rsid w:val="00187F2E"/>
    <w:rsid w:val="001900AC"/>
    <w:rsid w:val="00190393"/>
    <w:rsid w:val="00190567"/>
    <w:rsid w:val="001905D1"/>
    <w:rsid w:val="0019066A"/>
    <w:rsid w:val="001906F6"/>
    <w:rsid w:val="00190815"/>
    <w:rsid w:val="001909AE"/>
    <w:rsid w:val="00190B2F"/>
    <w:rsid w:val="00190B6F"/>
    <w:rsid w:val="00190D53"/>
    <w:rsid w:val="00190F1A"/>
    <w:rsid w:val="001910F2"/>
    <w:rsid w:val="00191166"/>
    <w:rsid w:val="0019116B"/>
    <w:rsid w:val="001912BD"/>
    <w:rsid w:val="001912C6"/>
    <w:rsid w:val="0019173B"/>
    <w:rsid w:val="001919FB"/>
    <w:rsid w:val="00191A28"/>
    <w:rsid w:val="00191A8E"/>
    <w:rsid w:val="00191B35"/>
    <w:rsid w:val="00191B7A"/>
    <w:rsid w:val="00192230"/>
    <w:rsid w:val="001924E5"/>
    <w:rsid w:val="0019266F"/>
    <w:rsid w:val="0019294A"/>
    <w:rsid w:val="00192AF8"/>
    <w:rsid w:val="00192EE1"/>
    <w:rsid w:val="00192F2E"/>
    <w:rsid w:val="00193001"/>
    <w:rsid w:val="00193158"/>
    <w:rsid w:val="00193412"/>
    <w:rsid w:val="0019386D"/>
    <w:rsid w:val="00193913"/>
    <w:rsid w:val="00193BE8"/>
    <w:rsid w:val="00193BFA"/>
    <w:rsid w:val="00193C1A"/>
    <w:rsid w:val="00193C77"/>
    <w:rsid w:val="00193C9D"/>
    <w:rsid w:val="00193F2F"/>
    <w:rsid w:val="00193FDF"/>
    <w:rsid w:val="0019416C"/>
    <w:rsid w:val="00194187"/>
    <w:rsid w:val="0019422C"/>
    <w:rsid w:val="0019425D"/>
    <w:rsid w:val="001943D6"/>
    <w:rsid w:val="001949FA"/>
    <w:rsid w:val="00194A1F"/>
    <w:rsid w:val="00194C3A"/>
    <w:rsid w:val="00194C52"/>
    <w:rsid w:val="00194D5C"/>
    <w:rsid w:val="0019513A"/>
    <w:rsid w:val="001951B6"/>
    <w:rsid w:val="00195304"/>
    <w:rsid w:val="00195543"/>
    <w:rsid w:val="0019574F"/>
    <w:rsid w:val="00195857"/>
    <w:rsid w:val="001958A6"/>
    <w:rsid w:val="001958BA"/>
    <w:rsid w:val="00195922"/>
    <w:rsid w:val="00195A09"/>
    <w:rsid w:val="00195A7C"/>
    <w:rsid w:val="0019622F"/>
    <w:rsid w:val="00196375"/>
    <w:rsid w:val="0019661B"/>
    <w:rsid w:val="00196750"/>
    <w:rsid w:val="00196A05"/>
    <w:rsid w:val="00196B92"/>
    <w:rsid w:val="00196D24"/>
    <w:rsid w:val="00196D6C"/>
    <w:rsid w:val="00196E83"/>
    <w:rsid w:val="0019706B"/>
    <w:rsid w:val="001970E8"/>
    <w:rsid w:val="00197583"/>
    <w:rsid w:val="00197786"/>
    <w:rsid w:val="001977D1"/>
    <w:rsid w:val="0019797E"/>
    <w:rsid w:val="00197D86"/>
    <w:rsid w:val="001A0720"/>
    <w:rsid w:val="001A07B7"/>
    <w:rsid w:val="001A0E25"/>
    <w:rsid w:val="001A0FAD"/>
    <w:rsid w:val="001A1133"/>
    <w:rsid w:val="001A1140"/>
    <w:rsid w:val="001A144C"/>
    <w:rsid w:val="001A149E"/>
    <w:rsid w:val="001A1547"/>
    <w:rsid w:val="001A179A"/>
    <w:rsid w:val="001A18E8"/>
    <w:rsid w:val="001A190C"/>
    <w:rsid w:val="001A1915"/>
    <w:rsid w:val="001A19FD"/>
    <w:rsid w:val="001A1AB2"/>
    <w:rsid w:val="001A1B65"/>
    <w:rsid w:val="001A1CD4"/>
    <w:rsid w:val="001A21E4"/>
    <w:rsid w:val="001A2296"/>
    <w:rsid w:val="001A23D9"/>
    <w:rsid w:val="001A2406"/>
    <w:rsid w:val="001A2647"/>
    <w:rsid w:val="001A2ABA"/>
    <w:rsid w:val="001A2AF5"/>
    <w:rsid w:val="001A2B7F"/>
    <w:rsid w:val="001A2D85"/>
    <w:rsid w:val="001A2E55"/>
    <w:rsid w:val="001A2E87"/>
    <w:rsid w:val="001A303B"/>
    <w:rsid w:val="001A309E"/>
    <w:rsid w:val="001A30A8"/>
    <w:rsid w:val="001A312D"/>
    <w:rsid w:val="001A3555"/>
    <w:rsid w:val="001A365B"/>
    <w:rsid w:val="001A3718"/>
    <w:rsid w:val="001A3898"/>
    <w:rsid w:val="001A3ADC"/>
    <w:rsid w:val="001A3B24"/>
    <w:rsid w:val="001A3CD8"/>
    <w:rsid w:val="001A3E54"/>
    <w:rsid w:val="001A3ECE"/>
    <w:rsid w:val="001A402A"/>
    <w:rsid w:val="001A410F"/>
    <w:rsid w:val="001A4584"/>
    <w:rsid w:val="001A467E"/>
    <w:rsid w:val="001A47C3"/>
    <w:rsid w:val="001A4AEB"/>
    <w:rsid w:val="001A4BDB"/>
    <w:rsid w:val="001A4C55"/>
    <w:rsid w:val="001A4FB8"/>
    <w:rsid w:val="001A4FF1"/>
    <w:rsid w:val="001A55A2"/>
    <w:rsid w:val="001A55AF"/>
    <w:rsid w:val="001A55BA"/>
    <w:rsid w:val="001A56FA"/>
    <w:rsid w:val="001A57F1"/>
    <w:rsid w:val="001A5847"/>
    <w:rsid w:val="001A5873"/>
    <w:rsid w:val="001A5B6C"/>
    <w:rsid w:val="001A5D27"/>
    <w:rsid w:val="001A5FA2"/>
    <w:rsid w:val="001A5FC3"/>
    <w:rsid w:val="001A5FD0"/>
    <w:rsid w:val="001A60AF"/>
    <w:rsid w:val="001A611A"/>
    <w:rsid w:val="001A6178"/>
    <w:rsid w:val="001A627C"/>
    <w:rsid w:val="001A6292"/>
    <w:rsid w:val="001A6430"/>
    <w:rsid w:val="001A665E"/>
    <w:rsid w:val="001A6777"/>
    <w:rsid w:val="001A6D55"/>
    <w:rsid w:val="001A7031"/>
    <w:rsid w:val="001A70AD"/>
    <w:rsid w:val="001A70B9"/>
    <w:rsid w:val="001A7602"/>
    <w:rsid w:val="001A7CCD"/>
    <w:rsid w:val="001A7CE0"/>
    <w:rsid w:val="001A7D57"/>
    <w:rsid w:val="001B037C"/>
    <w:rsid w:val="001B0404"/>
    <w:rsid w:val="001B0439"/>
    <w:rsid w:val="001B04FE"/>
    <w:rsid w:val="001B059B"/>
    <w:rsid w:val="001B0868"/>
    <w:rsid w:val="001B0A47"/>
    <w:rsid w:val="001B0C3B"/>
    <w:rsid w:val="001B0FEC"/>
    <w:rsid w:val="001B12EC"/>
    <w:rsid w:val="001B13E5"/>
    <w:rsid w:val="001B1906"/>
    <w:rsid w:val="001B1A94"/>
    <w:rsid w:val="001B1AD8"/>
    <w:rsid w:val="001B1C96"/>
    <w:rsid w:val="001B1F9D"/>
    <w:rsid w:val="001B229D"/>
    <w:rsid w:val="001B2723"/>
    <w:rsid w:val="001B2839"/>
    <w:rsid w:val="001B2937"/>
    <w:rsid w:val="001B2D20"/>
    <w:rsid w:val="001B2F1F"/>
    <w:rsid w:val="001B31C3"/>
    <w:rsid w:val="001B322B"/>
    <w:rsid w:val="001B3519"/>
    <w:rsid w:val="001B3718"/>
    <w:rsid w:val="001B3D46"/>
    <w:rsid w:val="001B3FEE"/>
    <w:rsid w:val="001B4101"/>
    <w:rsid w:val="001B4664"/>
    <w:rsid w:val="001B46E5"/>
    <w:rsid w:val="001B48C6"/>
    <w:rsid w:val="001B4978"/>
    <w:rsid w:val="001B4A58"/>
    <w:rsid w:val="001B4D22"/>
    <w:rsid w:val="001B523B"/>
    <w:rsid w:val="001B5260"/>
    <w:rsid w:val="001B52B3"/>
    <w:rsid w:val="001B56A4"/>
    <w:rsid w:val="001B5A26"/>
    <w:rsid w:val="001B5A9B"/>
    <w:rsid w:val="001B5EB3"/>
    <w:rsid w:val="001B6118"/>
    <w:rsid w:val="001B635B"/>
    <w:rsid w:val="001B6419"/>
    <w:rsid w:val="001B6459"/>
    <w:rsid w:val="001B662B"/>
    <w:rsid w:val="001B667D"/>
    <w:rsid w:val="001B68B7"/>
    <w:rsid w:val="001B6CA7"/>
    <w:rsid w:val="001B6E14"/>
    <w:rsid w:val="001B6F03"/>
    <w:rsid w:val="001B7074"/>
    <w:rsid w:val="001B79D3"/>
    <w:rsid w:val="001B79DD"/>
    <w:rsid w:val="001B79EB"/>
    <w:rsid w:val="001B7A23"/>
    <w:rsid w:val="001B7BAC"/>
    <w:rsid w:val="001B7F78"/>
    <w:rsid w:val="001C0339"/>
    <w:rsid w:val="001C040F"/>
    <w:rsid w:val="001C0491"/>
    <w:rsid w:val="001C04E4"/>
    <w:rsid w:val="001C069E"/>
    <w:rsid w:val="001C06F7"/>
    <w:rsid w:val="001C09FB"/>
    <w:rsid w:val="001C0BBE"/>
    <w:rsid w:val="001C0E4E"/>
    <w:rsid w:val="001C0F7D"/>
    <w:rsid w:val="001C1745"/>
    <w:rsid w:val="001C181A"/>
    <w:rsid w:val="001C1A13"/>
    <w:rsid w:val="001C1AC5"/>
    <w:rsid w:val="001C1ACF"/>
    <w:rsid w:val="001C1CE2"/>
    <w:rsid w:val="001C1FE0"/>
    <w:rsid w:val="001C2312"/>
    <w:rsid w:val="001C2351"/>
    <w:rsid w:val="001C23C1"/>
    <w:rsid w:val="001C2725"/>
    <w:rsid w:val="001C2A2F"/>
    <w:rsid w:val="001C2E6B"/>
    <w:rsid w:val="001C2E9F"/>
    <w:rsid w:val="001C323D"/>
    <w:rsid w:val="001C35AA"/>
    <w:rsid w:val="001C368E"/>
    <w:rsid w:val="001C36AE"/>
    <w:rsid w:val="001C36CF"/>
    <w:rsid w:val="001C37AE"/>
    <w:rsid w:val="001C3AC8"/>
    <w:rsid w:val="001C3E31"/>
    <w:rsid w:val="001C3E7E"/>
    <w:rsid w:val="001C4499"/>
    <w:rsid w:val="001C44E4"/>
    <w:rsid w:val="001C4516"/>
    <w:rsid w:val="001C4517"/>
    <w:rsid w:val="001C4627"/>
    <w:rsid w:val="001C4636"/>
    <w:rsid w:val="001C4B9C"/>
    <w:rsid w:val="001C4C92"/>
    <w:rsid w:val="001C4CD6"/>
    <w:rsid w:val="001C4E91"/>
    <w:rsid w:val="001C4F3E"/>
    <w:rsid w:val="001C4F94"/>
    <w:rsid w:val="001C4FD7"/>
    <w:rsid w:val="001C504B"/>
    <w:rsid w:val="001C53D3"/>
    <w:rsid w:val="001C541A"/>
    <w:rsid w:val="001C54D5"/>
    <w:rsid w:val="001C580F"/>
    <w:rsid w:val="001C5A8F"/>
    <w:rsid w:val="001C5F2E"/>
    <w:rsid w:val="001C602B"/>
    <w:rsid w:val="001C6251"/>
    <w:rsid w:val="001C63FA"/>
    <w:rsid w:val="001C6B2D"/>
    <w:rsid w:val="001C6BF0"/>
    <w:rsid w:val="001C6C76"/>
    <w:rsid w:val="001C6E11"/>
    <w:rsid w:val="001C6F7C"/>
    <w:rsid w:val="001C7420"/>
    <w:rsid w:val="001C78FC"/>
    <w:rsid w:val="001C7AEE"/>
    <w:rsid w:val="001C7D0E"/>
    <w:rsid w:val="001C7D9C"/>
    <w:rsid w:val="001D00F0"/>
    <w:rsid w:val="001D010E"/>
    <w:rsid w:val="001D020D"/>
    <w:rsid w:val="001D0498"/>
    <w:rsid w:val="001D04BD"/>
    <w:rsid w:val="001D054E"/>
    <w:rsid w:val="001D059E"/>
    <w:rsid w:val="001D0640"/>
    <w:rsid w:val="001D0686"/>
    <w:rsid w:val="001D0921"/>
    <w:rsid w:val="001D0A99"/>
    <w:rsid w:val="001D0CA6"/>
    <w:rsid w:val="001D0F18"/>
    <w:rsid w:val="001D0F2C"/>
    <w:rsid w:val="001D13AE"/>
    <w:rsid w:val="001D162A"/>
    <w:rsid w:val="001D1837"/>
    <w:rsid w:val="001D1889"/>
    <w:rsid w:val="001D1D4B"/>
    <w:rsid w:val="001D2235"/>
    <w:rsid w:val="001D25E6"/>
    <w:rsid w:val="001D2B5F"/>
    <w:rsid w:val="001D2B96"/>
    <w:rsid w:val="001D2C31"/>
    <w:rsid w:val="001D2D30"/>
    <w:rsid w:val="001D2FCE"/>
    <w:rsid w:val="001D381A"/>
    <w:rsid w:val="001D3937"/>
    <w:rsid w:val="001D3BFA"/>
    <w:rsid w:val="001D3D07"/>
    <w:rsid w:val="001D41DC"/>
    <w:rsid w:val="001D44FE"/>
    <w:rsid w:val="001D45BE"/>
    <w:rsid w:val="001D491E"/>
    <w:rsid w:val="001D4A0F"/>
    <w:rsid w:val="001D4B77"/>
    <w:rsid w:val="001D4DAD"/>
    <w:rsid w:val="001D52C3"/>
    <w:rsid w:val="001D574C"/>
    <w:rsid w:val="001D5A4F"/>
    <w:rsid w:val="001D5ABB"/>
    <w:rsid w:val="001D5D99"/>
    <w:rsid w:val="001D610F"/>
    <w:rsid w:val="001D61AC"/>
    <w:rsid w:val="001D62A3"/>
    <w:rsid w:val="001D63A5"/>
    <w:rsid w:val="001D6577"/>
    <w:rsid w:val="001D65DF"/>
    <w:rsid w:val="001D677E"/>
    <w:rsid w:val="001D69AA"/>
    <w:rsid w:val="001D6D3F"/>
    <w:rsid w:val="001D6D48"/>
    <w:rsid w:val="001D6DD4"/>
    <w:rsid w:val="001D6E89"/>
    <w:rsid w:val="001D7133"/>
    <w:rsid w:val="001D7169"/>
    <w:rsid w:val="001D73C1"/>
    <w:rsid w:val="001D74D3"/>
    <w:rsid w:val="001D76EB"/>
    <w:rsid w:val="001D7B35"/>
    <w:rsid w:val="001D7BA4"/>
    <w:rsid w:val="001D7DCB"/>
    <w:rsid w:val="001E049C"/>
    <w:rsid w:val="001E0899"/>
    <w:rsid w:val="001E08FE"/>
    <w:rsid w:val="001E0A75"/>
    <w:rsid w:val="001E0CE4"/>
    <w:rsid w:val="001E0D77"/>
    <w:rsid w:val="001E101D"/>
    <w:rsid w:val="001E10E4"/>
    <w:rsid w:val="001E1318"/>
    <w:rsid w:val="001E132E"/>
    <w:rsid w:val="001E152F"/>
    <w:rsid w:val="001E153D"/>
    <w:rsid w:val="001E16A7"/>
    <w:rsid w:val="001E1959"/>
    <w:rsid w:val="001E1A63"/>
    <w:rsid w:val="001E1B26"/>
    <w:rsid w:val="001E1CB3"/>
    <w:rsid w:val="001E1F22"/>
    <w:rsid w:val="001E22F3"/>
    <w:rsid w:val="001E230B"/>
    <w:rsid w:val="001E260C"/>
    <w:rsid w:val="001E2AEB"/>
    <w:rsid w:val="001E2DF7"/>
    <w:rsid w:val="001E2EAB"/>
    <w:rsid w:val="001E2F18"/>
    <w:rsid w:val="001E2FEA"/>
    <w:rsid w:val="001E3219"/>
    <w:rsid w:val="001E3724"/>
    <w:rsid w:val="001E3763"/>
    <w:rsid w:val="001E3786"/>
    <w:rsid w:val="001E38E4"/>
    <w:rsid w:val="001E39DB"/>
    <w:rsid w:val="001E3A01"/>
    <w:rsid w:val="001E3B10"/>
    <w:rsid w:val="001E3BA7"/>
    <w:rsid w:val="001E3C55"/>
    <w:rsid w:val="001E404E"/>
    <w:rsid w:val="001E4339"/>
    <w:rsid w:val="001E4838"/>
    <w:rsid w:val="001E4868"/>
    <w:rsid w:val="001E496A"/>
    <w:rsid w:val="001E4DCF"/>
    <w:rsid w:val="001E4FC0"/>
    <w:rsid w:val="001E5097"/>
    <w:rsid w:val="001E51A7"/>
    <w:rsid w:val="001E51BA"/>
    <w:rsid w:val="001E56C6"/>
    <w:rsid w:val="001E56F2"/>
    <w:rsid w:val="001E57CC"/>
    <w:rsid w:val="001E5807"/>
    <w:rsid w:val="001E5A75"/>
    <w:rsid w:val="001E5D5F"/>
    <w:rsid w:val="001E5DB9"/>
    <w:rsid w:val="001E6029"/>
    <w:rsid w:val="001E6174"/>
    <w:rsid w:val="001E6420"/>
    <w:rsid w:val="001E6701"/>
    <w:rsid w:val="001E6721"/>
    <w:rsid w:val="001E67F9"/>
    <w:rsid w:val="001E680F"/>
    <w:rsid w:val="001E6863"/>
    <w:rsid w:val="001E6864"/>
    <w:rsid w:val="001E68DB"/>
    <w:rsid w:val="001E6921"/>
    <w:rsid w:val="001E6949"/>
    <w:rsid w:val="001E6C3A"/>
    <w:rsid w:val="001E6D58"/>
    <w:rsid w:val="001E6E25"/>
    <w:rsid w:val="001E7107"/>
    <w:rsid w:val="001E71CE"/>
    <w:rsid w:val="001E727C"/>
    <w:rsid w:val="001E7515"/>
    <w:rsid w:val="001E7544"/>
    <w:rsid w:val="001E7BB9"/>
    <w:rsid w:val="001E7C7C"/>
    <w:rsid w:val="001E7DFF"/>
    <w:rsid w:val="001E7E0B"/>
    <w:rsid w:val="001E7EF8"/>
    <w:rsid w:val="001F00B4"/>
    <w:rsid w:val="001F014A"/>
    <w:rsid w:val="001F02D0"/>
    <w:rsid w:val="001F02E6"/>
    <w:rsid w:val="001F06B6"/>
    <w:rsid w:val="001F07F2"/>
    <w:rsid w:val="001F07FD"/>
    <w:rsid w:val="001F08C2"/>
    <w:rsid w:val="001F0C1A"/>
    <w:rsid w:val="001F0C95"/>
    <w:rsid w:val="001F0F11"/>
    <w:rsid w:val="001F12BC"/>
    <w:rsid w:val="001F134A"/>
    <w:rsid w:val="001F1521"/>
    <w:rsid w:val="001F1670"/>
    <w:rsid w:val="001F1777"/>
    <w:rsid w:val="001F17CE"/>
    <w:rsid w:val="001F1C27"/>
    <w:rsid w:val="001F1C70"/>
    <w:rsid w:val="001F1D28"/>
    <w:rsid w:val="001F2078"/>
    <w:rsid w:val="001F220C"/>
    <w:rsid w:val="001F221A"/>
    <w:rsid w:val="001F228E"/>
    <w:rsid w:val="001F248C"/>
    <w:rsid w:val="001F2730"/>
    <w:rsid w:val="001F29E5"/>
    <w:rsid w:val="001F2FD3"/>
    <w:rsid w:val="001F2FF5"/>
    <w:rsid w:val="001F319B"/>
    <w:rsid w:val="001F31F1"/>
    <w:rsid w:val="001F32BF"/>
    <w:rsid w:val="001F3356"/>
    <w:rsid w:val="001F3505"/>
    <w:rsid w:val="001F3552"/>
    <w:rsid w:val="001F36FE"/>
    <w:rsid w:val="001F3A5B"/>
    <w:rsid w:val="001F3B8B"/>
    <w:rsid w:val="001F3CE6"/>
    <w:rsid w:val="001F3CF7"/>
    <w:rsid w:val="001F3D0F"/>
    <w:rsid w:val="001F3D7E"/>
    <w:rsid w:val="001F43EC"/>
    <w:rsid w:val="001F4810"/>
    <w:rsid w:val="001F49DB"/>
    <w:rsid w:val="001F4B1D"/>
    <w:rsid w:val="001F4CA5"/>
    <w:rsid w:val="001F4E17"/>
    <w:rsid w:val="001F50E9"/>
    <w:rsid w:val="001F51C1"/>
    <w:rsid w:val="001F568E"/>
    <w:rsid w:val="001F5740"/>
    <w:rsid w:val="001F59A0"/>
    <w:rsid w:val="001F5B4E"/>
    <w:rsid w:val="001F5C3D"/>
    <w:rsid w:val="001F6318"/>
    <w:rsid w:val="001F6453"/>
    <w:rsid w:val="001F6AB1"/>
    <w:rsid w:val="001F6C0C"/>
    <w:rsid w:val="001F6DAD"/>
    <w:rsid w:val="001F6EF4"/>
    <w:rsid w:val="001F71E9"/>
    <w:rsid w:val="001F74C7"/>
    <w:rsid w:val="001F7962"/>
    <w:rsid w:val="001F7A74"/>
    <w:rsid w:val="001F7B90"/>
    <w:rsid w:val="001F7B9F"/>
    <w:rsid w:val="001F7CB5"/>
    <w:rsid w:val="001F7D1F"/>
    <w:rsid w:val="001F7F22"/>
    <w:rsid w:val="001F7F73"/>
    <w:rsid w:val="00200348"/>
    <w:rsid w:val="00200621"/>
    <w:rsid w:val="00200648"/>
    <w:rsid w:val="002006D4"/>
    <w:rsid w:val="00200A58"/>
    <w:rsid w:val="00200D37"/>
    <w:rsid w:val="00200E87"/>
    <w:rsid w:val="0020107F"/>
    <w:rsid w:val="0020131A"/>
    <w:rsid w:val="00201360"/>
    <w:rsid w:val="002013A5"/>
    <w:rsid w:val="0020151F"/>
    <w:rsid w:val="002019C3"/>
    <w:rsid w:val="002019EA"/>
    <w:rsid w:val="00201A44"/>
    <w:rsid w:val="00201DBE"/>
    <w:rsid w:val="0020206C"/>
    <w:rsid w:val="0020212B"/>
    <w:rsid w:val="00202195"/>
    <w:rsid w:val="002023A0"/>
    <w:rsid w:val="002023AE"/>
    <w:rsid w:val="002024E7"/>
    <w:rsid w:val="00202616"/>
    <w:rsid w:val="00202698"/>
    <w:rsid w:val="00202750"/>
    <w:rsid w:val="00202832"/>
    <w:rsid w:val="00202836"/>
    <w:rsid w:val="00202B06"/>
    <w:rsid w:val="0020302B"/>
    <w:rsid w:val="002030E4"/>
    <w:rsid w:val="002033CE"/>
    <w:rsid w:val="00203480"/>
    <w:rsid w:val="0020348E"/>
    <w:rsid w:val="002034E5"/>
    <w:rsid w:val="00203707"/>
    <w:rsid w:val="00203899"/>
    <w:rsid w:val="00203A32"/>
    <w:rsid w:val="00203ABC"/>
    <w:rsid w:val="00203B9F"/>
    <w:rsid w:val="00203EB0"/>
    <w:rsid w:val="00203F94"/>
    <w:rsid w:val="00204631"/>
    <w:rsid w:val="002046FF"/>
    <w:rsid w:val="0020492A"/>
    <w:rsid w:val="0020499B"/>
    <w:rsid w:val="00204B7B"/>
    <w:rsid w:val="00204B80"/>
    <w:rsid w:val="00204CE4"/>
    <w:rsid w:val="00205004"/>
    <w:rsid w:val="0020544F"/>
    <w:rsid w:val="0020558F"/>
    <w:rsid w:val="00205A5D"/>
    <w:rsid w:val="00206077"/>
    <w:rsid w:val="002063A6"/>
    <w:rsid w:val="002068A9"/>
    <w:rsid w:val="0020690E"/>
    <w:rsid w:val="00206B2F"/>
    <w:rsid w:val="00206B65"/>
    <w:rsid w:val="00206D26"/>
    <w:rsid w:val="0020758F"/>
    <w:rsid w:val="002075C8"/>
    <w:rsid w:val="002076CE"/>
    <w:rsid w:val="002077FA"/>
    <w:rsid w:val="0020796A"/>
    <w:rsid w:val="00207B39"/>
    <w:rsid w:val="00207C74"/>
    <w:rsid w:val="00207F50"/>
    <w:rsid w:val="00210557"/>
    <w:rsid w:val="00210574"/>
    <w:rsid w:val="002107B4"/>
    <w:rsid w:val="00210A21"/>
    <w:rsid w:val="00210CC0"/>
    <w:rsid w:val="0021107E"/>
    <w:rsid w:val="002110C6"/>
    <w:rsid w:val="002111A3"/>
    <w:rsid w:val="0021124F"/>
    <w:rsid w:val="002112B2"/>
    <w:rsid w:val="002114B8"/>
    <w:rsid w:val="002117BD"/>
    <w:rsid w:val="00211BCC"/>
    <w:rsid w:val="00211C80"/>
    <w:rsid w:val="00211DF4"/>
    <w:rsid w:val="002122D5"/>
    <w:rsid w:val="00212549"/>
    <w:rsid w:val="002126D4"/>
    <w:rsid w:val="00212854"/>
    <w:rsid w:val="0021287D"/>
    <w:rsid w:val="00212893"/>
    <w:rsid w:val="002129AA"/>
    <w:rsid w:val="00212B4E"/>
    <w:rsid w:val="00212BBE"/>
    <w:rsid w:val="002131EA"/>
    <w:rsid w:val="0021327C"/>
    <w:rsid w:val="0021327E"/>
    <w:rsid w:val="002134EA"/>
    <w:rsid w:val="00213A55"/>
    <w:rsid w:val="00213B00"/>
    <w:rsid w:val="00213BF3"/>
    <w:rsid w:val="0021407F"/>
    <w:rsid w:val="002140FC"/>
    <w:rsid w:val="0021444F"/>
    <w:rsid w:val="002144AD"/>
    <w:rsid w:val="0021469C"/>
    <w:rsid w:val="0021471C"/>
    <w:rsid w:val="00214949"/>
    <w:rsid w:val="00214BE8"/>
    <w:rsid w:val="00214C3B"/>
    <w:rsid w:val="00214D26"/>
    <w:rsid w:val="00214D85"/>
    <w:rsid w:val="00214F0F"/>
    <w:rsid w:val="00214FA5"/>
    <w:rsid w:val="00215113"/>
    <w:rsid w:val="002152C8"/>
    <w:rsid w:val="00215310"/>
    <w:rsid w:val="0021544A"/>
    <w:rsid w:val="00215687"/>
    <w:rsid w:val="00215851"/>
    <w:rsid w:val="002159D9"/>
    <w:rsid w:val="00215B15"/>
    <w:rsid w:val="00215B4E"/>
    <w:rsid w:val="00215D68"/>
    <w:rsid w:val="00215EF0"/>
    <w:rsid w:val="002160E9"/>
    <w:rsid w:val="00216133"/>
    <w:rsid w:val="0021638C"/>
    <w:rsid w:val="00216395"/>
    <w:rsid w:val="00216544"/>
    <w:rsid w:val="002165AE"/>
    <w:rsid w:val="00216609"/>
    <w:rsid w:val="002168B2"/>
    <w:rsid w:val="00216A20"/>
    <w:rsid w:val="00216A26"/>
    <w:rsid w:val="00216F80"/>
    <w:rsid w:val="002172FB"/>
    <w:rsid w:val="002173C1"/>
    <w:rsid w:val="00217542"/>
    <w:rsid w:val="002175A4"/>
    <w:rsid w:val="00217719"/>
    <w:rsid w:val="00217976"/>
    <w:rsid w:val="00217A3D"/>
    <w:rsid w:val="00217BA9"/>
    <w:rsid w:val="00217BC4"/>
    <w:rsid w:val="00217F95"/>
    <w:rsid w:val="00217FE8"/>
    <w:rsid w:val="00220085"/>
    <w:rsid w:val="00220165"/>
    <w:rsid w:val="002201D6"/>
    <w:rsid w:val="002203C7"/>
    <w:rsid w:val="00220455"/>
    <w:rsid w:val="00220490"/>
    <w:rsid w:val="002204EA"/>
    <w:rsid w:val="002206C3"/>
    <w:rsid w:val="002206FE"/>
    <w:rsid w:val="00220A9A"/>
    <w:rsid w:val="00220B04"/>
    <w:rsid w:val="00220B12"/>
    <w:rsid w:val="00220B4C"/>
    <w:rsid w:val="00220BDC"/>
    <w:rsid w:val="00220EAE"/>
    <w:rsid w:val="00221143"/>
    <w:rsid w:val="002212CB"/>
    <w:rsid w:val="00221323"/>
    <w:rsid w:val="002214D7"/>
    <w:rsid w:val="0022168C"/>
    <w:rsid w:val="00221697"/>
    <w:rsid w:val="00221772"/>
    <w:rsid w:val="002217EA"/>
    <w:rsid w:val="0022190E"/>
    <w:rsid w:val="00221E05"/>
    <w:rsid w:val="00221EB8"/>
    <w:rsid w:val="00221FD1"/>
    <w:rsid w:val="00222001"/>
    <w:rsid w:val="00222067"/>
    <w:rsid w:val="002220EA"/>
    <w:rsid w:val="00222309"/>
    <w:rsid w:val="002228B3"/>
    <w:rsid w:val="00222E4C"/>
    <w:rsid w:val="00222E74"/>
    <w:rsid w:val="00222F3D"/>
    <w:rsid w:val="002230E6"/>
    <w:rsid w:val="002234C3"/>
    <w:rsid w:val="00223AEC"/>
    <w:rsid w:val="00223B8A"/>
    <w:rsid w:val="00223D27"/>
    <w:rsid w:val="00223E67"/>
    <w:rsid w:val="00223ED3"/>
    <w:rsid w:val="00224078"/>
    <w:rsid w:val="002246EC"/>
    <w:rsid w:val="00224748"/>
    <w:rsid w:val="002249D8"/>
    <w:rsid w:val="00224ABE"/>
    <w:rsid w:val="00224AD8"/>
    <w:rsid w:val="00224AF2"/>
    <w:rsid w:val="00224BB2"/>
    <w:rsid w:val="00224C78"/>
    <w:rsid w:val="00224C80"/>
    <w:rsid w:val="00224C82"/>
    <w:rsid w:val="00224DF7"/>
    <w:rsid w:val="002255BC"/>
    <w:rsid w:val="00225898"/>
    <w:rsid w:val="002258D8"/>
    <w:rsid w:val="00225A07"/>
    <w:rsid w:val="00226049"/>
    <w:rsid w:val="00226052"/>
    <w:rsid w:val="00226074"/>
    <w:rsid w:val="00226161"/>
    <w:rsid w:val="002262D4"/>
    <w:rsid w:val="00226626"/>
    <w:rsid w:val="0022682B"/>
    <w:rsid w:val="002269C7"/>
    <w:rsid w:val="00226B23"/>
    <w:rsid w:val="00226CD3"/>
    <w:rsid w:val="00226F9D"/>
    <w:rsid w:val="002270AF"/>
    <w:rsid w:val="0022736F"/>
    <w:rsid w:val="002273EE"/>
    <w:rsid w:val="002274C3"/>
    <w:rsid w:val="00227678"/>
    <w:rsid w:val="00227AD4"/>
    <w:rsid w:val="00227B71"/>
    <w:rsid w:val="00227C16"/>
    <w:rsid w:val="00230148"/>
    <w:rsid w:val="002301E3"/>
    <w:rsid w:val="0023032F"/>
    <w:rsid w:val="00230334"/>
    <w:rsid w:val="00230413"/>
    <w:rsid w:val="00230B12"/>
    <w:rsid w:val="00230BCE"/>
    <w:rsid w:val="00230E80"/>
    <w:rsid w:val="002310BA"/>
    <w:rsid w:val="00231198"/>
    <w:rsid w:val="0023174B"/>
    <w:rsid w:val="002319A4"/>
    <w:rsid w:val="00231B23"/>
    <w:rsid w:val="00231C69"/>
    <w:rsid w:val="00231D19"/>
    <w:rsid w:val="00231D2B"/>
    <w:rsid w:val="00231F6E"/>
    <w:rsid w:val="002322B2"/>
    <w:rsid w:val="002323EE"/>
    <w:rsid w:val="002325E7"/>
    <w:rsid w:val="0023285C"/>
    <w:rsid w:val="0023289F"/>
    <w:rsid w:val="00232A14"/>
    <w:rsid w:val="00232CE0"/>
    <w:rsid w:val="00232FC6"/>
    <w:rsid w:val="00233237"/>
    <w:rsid w:val="00233417"/>
    <w:rsid w:val="002334AF"/>
    <w:rsid w:val="00233553"/>
    <w:rsid w:val="0023377F"/>
    <w:rsid w:val="002338AE"/>
    <w:rsid w:val="00233A9D"/>
    <w:rsid w:val="00233FCF"/>
    <w:rsid w:val="00233FF1"/>
    <w:rsid w:val="00234038"/>
    <w:rsid w:val="002341D1"/>
    <w:rsid w:val="0023427A"/>
    <w:rsid w:val="002342A2"/>
    <w:rsid w:val="0023432B"/>
    <w:rsid w:val="00234449"/>
    <w:rsid w:val="002348E2"/>
    <w:rsid w:val="002349CB"/>
    <w:rsid w:val="00234B06"/>
    <w:rsid w:val="00234D2A"/>
    <w:rsid w:val="0023507C"/>
    <w:rsid w:val="002352DF"/>
    <w:rsid w:val="002353AE"/>
    <w:rsid w:val="0023590D"/>
    <w:rsid w:val="00235C17"/>
    <w:rsid w:val="00235C39"/>
    <w:rsid w:val="00236180"/>
    <w:rsid w:val="0023622D"/>
    <w:rsid w:val="002364A0"/>
    <w:rsid w:val="002365D6"/>
    <w:rsid w:val="002367C2"/>
    <w:rsid w:val="00236AFF"/>
    <w:rsid w:val="00236C0C"/>
    <w:rsid w:val="00236CE0"/>
    <w:rsid w:val="00236CEC"/>
    <w:rsid w:val="00236F48"/>
    <w:rsid w:val="00236FE6"/>
    <w:rsid w:val="0023706C"/>
    <w:rsid w:val="00237080"/>
    <w:rsid w:val="002370F8"/>
    <w:rsid w:val="0023725C"/>
    <w:rsid w:val="002372CE"/>
    <w:rsid w:val="002373BC"/>
    <w:rsid w:val="002376D0"/>
    <w:rsid w:val="00237C0C"/>
    <w:rsid w:val="00237C95"/>
    <w:rsid w:val="00237D4E"/>
    <w:rsid w:val="00237D9E"/>
    <w:rsid w:val="00237E84"/>
    <w:rsid w:val="0024002A"/>
    <w:rsid w:val="002400B6"/>
    <w:rsid w:val="002401B2"/>
    <w:rsid w:val="002401D3"/>
    <w:rsid w:val="0024029C"/>
    <w:rsid w:val="002405FC"/>
    <w:rsid w:val="00240703"/>
    <w:rsid w:val="00240712"/>
    <w:rsid w:val="0024071B"/>
    <w:rsid w:val="00240AB7"/>
    <w:rsid w:val="00240BD8"/>
    <w:rsid w:val="00240E1C"/>
    <w:rsid w:val="00240FA2"/>
    <w:rsid w:val="002416F7"/>
    <w:rsid w:val="002419A8"/>
    <w:rsid w:val="00241B26"/>
    <w:rsid w:val="00241EC1"/>
    <w:rsid w:val="00241FFE"/>
    <w:rsid w:val="002422EE"/>
    <w:rsid w:val="00242520"/>
    <w:rsid w:val="00242563"/>
    <w:rsid w:val="002425B2"/>
    <w:rsid w:val="00242759"/>
    <w:rsid w:val="0024284C"/>
    <w:rsid w:val="0024289B"/>
    <w:rsid w:val="00242933"/>
    <w:rsid w:val="00242969"/>
    <w:rsid w:val="00242A50"/>
    <w:rsid w:val="0024340D"/>
    <w:rsid w:val="00243463"/>
    <w:rsid w:val="00243648"/>
    <w:rsid w:val="00243796"/>
    <w:rsid w:val="002438AF"/>
    <w:rsid w:val="00243921"/>
    <w:rsid w:val="00243946"/>
    <w:rsid w:val="00243C6C"/>
    <w:rsid w:val="00243F14"/>
    <w:rsid w:val="00243FEA"/>
    <w:rsid w:val="00244050"/>
    <w:rsid w:val="00244218"/>
    <w:rsid w:val="002443AE"/>
    <w:rsid w:val="0024467F"/>
    <w:rsid w:val="002448F7"/>
    <w:rsid w:val="00244932"/>
    <w:rsid w:val="0024498A"/>
    <w:rsid w:val="002449D4"/>
    <w:rsid w:val="00244A1C"/>
    <w:rsid w:val="00244EEE"/>
    <w:rsid w:val="002451F8"/>
    <w:rsid w:val="0024563C"/>
    <w:rsid w:val="0024569C"/>
    <w:rsid w:val="00245AE0"/>
    <w:rsid w:val="00245BCB"/>
    <w:rsid w:val="00245F6D"/>
    <w:rsid w:val="00245F7F"/>
    <w:rsid w:val="00246382"/>
    <w:rsid w:val="0024684B"/>
    <w:rsid w:val="0024694F"/>
    <w:rsid w:val="002469B7"/>
    <w:rsid w:val="00246AA5"/>
    <w:rsid w:val="00246F1E"/>
    <w:rsid w:val="002471C5"/>
    <w:rsid w:val="00247661"/>
    <w:rsid w:val="0024775B"/>
    <w:rsid w:val="00247A05"/>
    <w:rsid w:val="00247BDB"/>
    <w:rsid w:val="00247C96"/>
    <w:rsid w:val="00247D53"/>
    <w:rsid w:val="00247DFC"/>
    <w:rsid w:val="00250423"/>
    <w:rsid w:val="00250550"/>
    <w:rsid w:val="002505A2"/>
    <w:rsid w:val="002505B1"/>
    <w:rsid w:val="002505DF"/>
    <w:rsid w:val="002506A1"/>
    <w:rsid w:val="002506C3"/>
    <w:rsid w:val="00250971"/>
    <w:rsid w:val="00250ACD"/>
    <w:rsid w:val="00250AE9"/>
    <w:rsid w:val="00250D03"/>
    <w:rsid w:val="00250EF6"/>
    <w:rsid w:val="0025105F"/>
    <w:rsid w:val="002510CF"/>
    <w:rsid w:val="0025142F"/>
    <w:rsid w:val="0025153C"/>
    <w:rsid w:val="002515F3"/>
    <w:rsid w:val="0025161D"/>
    <w:rsid w:val="0025164D"/>
    <w:rsid w:val="00251B62"/>
    <w:rsid w:val="00252142"/>
    <w:rsid w:val="002521D4"/>
    <w:rsid w:val="002522B3"/>
    <w:rsid w:val="00252403"/>
    <w:rsid w:val="00252647"/>
    <w:rsid w:val="002526C0"/>
    <w:rsid w:val="002529E0"/>
    <w:rsid w:val="00252B32"/>
    <w:rsid w:val="002531EB"/>
    <w:rsid w:val="002532AF"/>
    <w:rsid w:val="002532FD"/>
    <w:rsid w:val="00253417"/>
    <w:rsid w:val="00253541"/>
    <w:rsid w:val="00253889"/>
    <w:rsid w:val="002539C6"/>
    <w:rsid w:val="00253A84"/>
    <w:rsid w:val="00253CE2"/>
    <w:rsid w:val="00253FDC"/>
    <w:rsid w:val="00254031"/>
    <w:rsid w:val="0025442E"/>
    <w:rsid w:val="0025462F"/>
    <w:rsid w:val="0025486A"/>
    <w:rsid w:val="00254A5B"/>
    <w:rsid w:val="00255174"/>
    <w:rsid w:val="00255189"/>
    <w:rsid w:val="002553CD"/>
    <w:rsid w:val="0025568A"/>
    <w:rsid w:val="0025598A"/>
    <w:rsid w:val="00255C1A"/>
    <w:rsid w:val="00255E48"/>
    <w:rsid w:val="00256097"/>
    <w:rsid w:val="002567C1"/>
    <w:rsid w:val="00256A78"/>
    <w:rsid w:val="00256CB9"/>
    <w:rsid w:val="00256D20"/>
    <w:rsid w:val="0025705F"/>
    <w:rsid w:val="00257111"/>
    <w:rsid w:val="002577EB"/>
    <w:rsid w:val="00257893"/>
    <w:rsid w:val="00257B80"/>
    <w:rsid w:val="00257D5B"/>
    <w:rsid w:val="00257E28"/>
    <w:rsid w:val="002601F2"/>
    <w:rsid w:val="00260207"/>
    <w:rsid w:val="00260418"/>
    <w:rsid w:val="00260604"/>
    <w:rsid w:val="002606DE"/>
    <w:rsid w:val="0026079D"/>
    <w:rsid w:val="002608D4"/>
    <w:rsid w:val="0026094A"/>
    <w:rsid w:val="002609AE"/>
    <w:rsid w:val="00260A23"/>
    <w:rsid w:val="00260CD4"/>
    <w:rsid w:val="00260F18"/>
    <w:rsid w:val="0026106E"/>
    <w:rsid w:val="002610A1"/>
    <w:rsid w:val="002610D8"/>
    <w:rsid w:val="002614D7"/>
    <w:rsid w:val="00261BB4"/>
    <w:rsid w:val="00261C44"/>
    <w:rsid w:val="00261C5D"/>
    <w:rsid w:val="00261E19"/>
    <w:rsid w:val="00262151"/>
    <w:rsid w:val="0026244F"/>
    <w:rsid w:val="002624FE"/>
    <w:rsid w:val="0026256E"/>
    <w:rsid w:val="00262740"/>
    <w:rsid w:val="00262749"/>
    <w:rsid w:val="0026275B"/>
    <w:rsid w:val="00262964"/>
    <w:rsid w:val="00262B8B"/>
    <w:rsid w:val="00263417"/>
    <w:rsid w:val="00263F55"/>
    <w:rsid w:val="00264406"/>
    <w:rsid w:val="00264535"/>
    <w:rsid w:val="00264896"/>
    <w:rsid w:val="00264901"/>
    <w:rsid w:val="00264971"/>
    <w:rsid w:val="00264A08"/>
    <w:rsid w:val="00264C3B"/>
    <w:rsid w:val="00264EB3"/>
    <w:rsid w:val="00264F70"/>
    <w:rsid w:val="00265749"/>
    <w:rsid w:val="002657C7"/>
    <w:rsid w:val="00265DDE"/>
    <w:rsid w:val="00265DE0"/>
    <w:rsid w:val="00265F31"/>
    <w:rsid w:val="002662A2"/>
    <w:rsid w:val="002662D6"/>
    <w:rsid w:val="0026642F"/>
    <w:rsid w:val="0026653F"/>
    <w:rsid w:val="002665B6"/>
    <w:rsid w:val="00266622"/>
    <w:rsid w:val="00266B77"/>
    <w:rsid w:val="00266CE4"/>
    <w:rsid w:val="00266E38"/>
    <w:rsid w:val="002670FF"/>
    <w:rsid w:val="00267276"/>
    <w:rsid w:val="0026769E"/>
    <w:rsid w:val="00267C4F"/>
    <w:rsid w:val="00267D7A"/>
    <w:rsid w:val="00267EE6"/>
    <w:rsid w:val="002700E0"/>
    <w:rsid w:val="002701BF"/>
    <w:rsid w:val="002701D8"/>
    <w:rsid w:val="00270212"/>
    <w:rsid w:val="0027077B"/>
    <w:rsid w:val="002708C6"/>
    <w:rsid w:val="00270AC8"/>
    <w:rsid w:val="00270B31"/>
    <w:rsid w:val="00270BB0"/>
    <w:rsid w:val="00270BBF"/>
    <w:rsid w:val="00270EE0"/>
    <w:rsid w:val="00270F83"/>
    <w:rsid w:val="00270FAA"/>
    <w:rsid w:val="00271124"/>
    <w:rsid w:val="0027124C"/>
    <w:rsid w:val="00271323"/>
    <w:rsid w:val="0027162E"/>
    <w:rsid w:val="00271991"/>
    <w:rsid w:val="00271A5E"/>
    <w:rsid w:val="00271CA2"/>
    <w:rsid w:val="00271F9C"/>
    <w:rsid w:val="00272015"/>
    <w:rsid w:val="0027231A"/>
    <w:rsid w:val="00272346"/>
    <w:rsid w:val="00272732"/>
    <w:rsid w:val="00272A23"/>
    <w:rsid w:val="00272C48"/>
    <w:rsid w:val="00272C82"/>
    <w:rsid w:val="00272D23"/>
    <w:rsid w:val="00272DA4"/>
    <w:rsid w:val="00272EFC"/>
    <w:rsid w:val="0027300F"/>
    <w:rsid w:val="00273435"/>
    <w:rsid w:val="00273530"/>
    <w:rsid w:val="0027358C"/>
    <w:rsid w:val="002736BA"/>
    <w:rsid w:val="002737D6"/>
    <w:rsid w:val="00273C59"/>
    <w:rsid w:val="00273E73"/>
    <w:rsid w:val="00273F91"/>
    <w:rsid w:val="00273FCB"/>
    <w:rsid w:val="002740A2"/>
    <w:rsid w:val="002740CE"/>
    <w:rsid w:val="00274468"/>
    <w:rsid w:val="0027449B"/>
    <w:rsid w:val="00274562"/>
    <w:rsid w:val="002746FA"/>
    <w:rsid w:val="00274AFD"/>
    <w:rsid w:val="00274EDA"/>
    <w:rsid w:val="00274F7D"/>
    <w:rsid w:val="00274FEC"/>
    <w:rsid w:val="002756ED"/>
    <w:rsid w:val="00275749"/>
    <w:rsid w:val="0027589F"/>
    <w:rsid w:val="00275E5A"/>
    <w:rsid w:val="00275F32"/>
    <w:rsid w:val="002760C7"/>
    <w:rsid w:val="00276171"/>
    <w:rsid w:val="00276512"/>
    <w:rsid w:val="00276732"/>
    <w:rsid w:val="0027677E"/>
    <w:rsid w:val="00276809"/>
    <w:rsid w:val="00277095"/>
    <w:rsid w:val="0027761F"/>
    <w:rsid w:val="0027765C"/>
    <w:rsid w:val="002776D0"/>
    <w:rsid w:val="00277AF7"/>
    <w:rsid w:val="00277BFA"/>
    <w:rsid w:val="00277D01"/>
    <w:rsid w:val="00277E15"/>
    <w:rsid w:val="00277FC7"/>
    <w:rsid w:val="0028037C"/>
    <w:rsid w:val="00280426"/>
    <w:rsid w:val="0028051D"/>
    <w:rsid w:val="00280561"/>
    <w:rsid w:val="0028057B"/>
    <w:rsid w:val="00280C5C"/>
    <w:rsid w:val="00280FC6"/>
    <w:rsid w:val="00281599"/>
    <w:rsid w:val="00281913"/>
    <w:rsid w:val="0028195C"/>
    <w:rsid w:val="00281AC5"/>
    <w:rsid w:val="00281CCB"/>
    <w:rsid w:val="00281F60"/>
    <w:rsid w:val="002820FC"/>
    <w:rsid w:val="002825E5"/>
    <w:rsid w:val="00282A53"/>
    <w:rsid w:val="00282A7A"/>
    <w:rsid w:val="00282D1C"/>
    <w:rsid w:val="00282D2C"/>
    <w:rsid w:val="00282EC7"/>
    <w:rsid w:val="00282FB2"/>
    <w:rsid w:val="00282FE8"/>
    <w:rsid w:val="002832EB"/>
    <w:rsid w:val="002835D0"/>
    <w:rsid w:val="00283ABE"/>
    <w:rsid w:val="00283F50"/>
    <w:rsid w:val="0028406E"/>
    <w:rsid w:val="00284276"/>
    <w:rsid w:val="0028437A"/>
    <w:rsid w:val="002843AF"/>
    <w:rsid w:val="002844BF"/>
    <w:rsid w:val="00284524"/>
    <w:rsid w:val="002845FA"/>
    <w:rsid w:val="00284880"/>
    <w:rsid w:val="002849BB"/>
    <w:rsid w:val="00284FE0"/>
    <w:rsid w:val="002850E8"/>
    <w:rsid w:val="00285231"/>
    <w:rsid w:val="002853EA"/>
    <w:rsid w:val="0028567A"/>
    <w:rsid w:val="00285871"/>
    <w:rsid w:val="002859B8"/>
    <w:rsid w:val="002859DA"/>
    <w:rsid w:val="00285A00"/>
    <w:rsid w:val="00285C12"/>
    <w:rsid w:val="00285DF2"/>
    <w:rsid w:val="00285F8C"/>
    <w:rsid w:val="00286182"/>
    <w:rsid w:val="00286617"/>
    <w:rsid w:val="00286671"/>
    <w:rsid w:val="00286C12"/>
    <w:rsid w:val="00286C83"/>
    <w:rsid w:val="00286EB0"/>
    <w:rsid w:val="00286F00"/>
    <w:rsid w:val="00286F19"/>
    <w:rsid w:val="00287186"/>
    <w:rsid w:val="0028753E"/>
    <w:rsid w:val="00287665"/>
    <w:rsid w:val="00287773"/>
    <w:rsid w:val="00287D18"/>
    <w:rsid w:val="00287EDD"/>
    <w:rsid w:val="0029010B"/>
    <w:rsid w:val="002906F4"/>
    <w:rsid w:val="00290B77"/>
    <w:rsid w:val="0029102F"/>
    <w:rsid w:val="002911ED"/>
    <w:rsid w:val="00291298"/>
    <w:rsid w:val="002912F2"/>
    <w:rsid w:val="0029131D"/>
    <w:rsid w:val="0029134D"/>
    <w:rsid w:val="00291482"/>
    <w:rsid w:val="002917DD"/>
    <w:rsid w:val="00291851"/>
    <w:rsid w:val="00291A37"/>
    <w:rsid w:val="00291A92"/>
    <w:rsid w:val="00291E35"/>
    <w:rsid w:val="00291F9C"/>
    <w:rsid w:val="00292435"/>
    <w:rsid w:val="00292A15"/>
    <w:rsid w:val="00292CE5"/>
    <w:rsid w:val="00292FDC"/>
    <w:rsid w:val="00293008"/>
    <w:rsid w:val="0029301D"/>
    <w:rsid w:val="00293041"/>
    <w:rsid w:val="0029318F"/>
    <w:rsid w:val="002931D4"/>
    <w:rsid w:val="00293214"/>
    <w:rsid w:val="00293274"/>
    <w:rsid w:val="002935CB"/>
    <w:rsid w:val="002935FF"/>
    <w:rsid w:val="0029363B"/>
    <w:rsid w:val="00293660"/>
    <w:rsid w:val="0029375E"/>
    <w:rsid w:val="00293B51"/>
    <w:rsid w:val="002945E3"/>
    <w:rsid w:val="0029473A"/>
    <w:rsid w:val="00294865"/>
    <w:rsid w:val="00294959"/>
    <w:rsid w:val="00294B41"/>
    <w:rsid w:val="00294C4C"/>
    <w:rsid w:val="00294C8E"/>
    <w:rsid w:val="00294F57"/>
    <w:rsid w:val="0029521E"/>
    <w:rsid w:val="002953D0"/>
    <w:rsid w:val="002956C2"/>
    <w:rsid w:val="00295E05"/>
    <w:rsid w:val="002965EB"/>
    <w:rsid w:val="002966E4"/>
    <w:rsid w:val="00296EC8"/>
    <w:rsid w:val="0029752D"/>
    <w:rsid w:val="002975B1"/>
    <w:rsid w:val="002975F8"/>
    <w:rsid w:val="002976D0"/>
    <w:rsid w:val="00297870"/>
    <w:rsid w:val="002978BA"/>
    <w:rsid w:val="00297D70"/>
    <w:rsid w:val="00297E21"/>
    <w:rsid w:val="00297EB5"/>
    <w:rsid w:val="00297F26"/>
    <w:rsid w:val="00297F58"/>
    <w:rsid w:val="002A0044"/>
    <w:rsid w:val="002A015D"/>
    <w:rsid w:val="002A059B"/>
    <w:rsid w:val="002A0BB7"/>
    <w:rsid w:val="002A1133"/>
    <w:rsid w:val="002A1150"/>
    <w:rsid w:val="002A1207"/>
    <w:rsid w:val="002A14A2"/>
    <w:rsid w:val="002A1533"/>
    <w:rsid w:val="002A1553"/>
    <w:rsid w:val="002A1618"/>
    <w:rsid w:val="002A1B6C"/>
    <w:rsid w:val="002A1C25"/>
    <w:rsid w:val="002A1FD9"/>
    <w:rsid w:val="002A204C"/>
    <w:rsid w:val="002A237B"/>
    <w:rsid w:val="002A25C0"/>
    <w:rsid w:val="002A2685"/>
    <w:rsid w:val="002A27C5"/>
    <w:rsid w:val="002A2B4D"/>
    <w:rsid w:val="002A2B90"/>
    <w:rsid w:val="002A2D02"/>
    <w:rsid w:val="002A3004"/>
    <w:rsid w:val="002A3142"/>
    <w:rsid w:val="002A3374"/>
    <w:rsid w:val="002A37B9"/>
    <w:rsid w:val="002A39F0"/>
    <w:rsid w:val="002A3B1F"/>
    <w:rsid w:val="002A3C05"/>
    <w:rsid w:val="002A40A5"/>
    <w:rsid w:val="002A40A6"/>
    <w:rsid w:val="002A447F"/>
    <w:rsid w:val="002A44A7"/>
    <w:rsid w:val="002A480B"/>
    <w:rsid w:val="002A48F5"/>
    <w:rsid w:val="002A4982"/>
    <w:rsid w:val="002A4A02"/>
    <w:rsid w:val="002A4C3E"/>
    <w:rsid w:val="002A5114"/>
    <w:rsid w:val="002A531A"/>
    <w:rsid w:val="002A54AE"/>
    <w:rsid w:val="002A566C"/>
    <w:rsid w:val="002A56AF"/>
    <w:rsid w:val="002A5B7F"/>
    <w:rsid w:val="002A5D77"/>
    <w:rsid w:val="002A5F4A"/>
    <w:rsid w:val="002A63C6"/>
    <w:rsid w:val="002A65B5"/>
    <w:rsid w:val="002A6837"/>
    <w:rsid w:val="002A6930"/>
    <w:rsid w:val="002A6A02"/>
    <w:rsid w:val="002A6BB4"/>
    <w:rsid w:val="002A71FF"/>
    <w:rsid w:val="002A762A"/>
    <w:rsid w:val="002A76F7"/>
    <w:rsid w:val="002A7AD0"/>
    <w:rsid w:val="002A7AD6"/>
    <w:rsid w:val="002A7B26"/>
    <w:rsid w:val="002A7B69"/>
    <w:rsid w:val="002A7BA5"/>
    <w:rsid w:val="002A7BE7"/>
    <w:rsid w:val="002A7D91"/>
    <w:rsid w:val="002A7F17"/>
    <w:rsid w:val="002B0177"/>
    <w:rsid w:val="002B018C"/>
    <w:rsid w:val="002B0378"/>
    <w:rsid w:val="002B037C"/>
    <w:rsid w:val="002B03C5"/>
    <w:rsid w:val="002B040D"/>
    <w:rsid w:val="002B04AC"/>
    <w:rsid w:val="002B0515"/>
    <w:rsid w:val="002B054F"/>
    <w:rsid w:val="002B07B5"/>
    <w:rsid w:val="002B0856"/>
    <w:rsid w:val="002B094A"/>
    <w:rsid w:val="002B095F"/>
    <w:rsid w:val="002B09D4"/>
    <w:rsid w:val="002B0B04"/>
    <w:rsid w:val="002B0F61"/>
    <w:rsid w:val="002B147C"/>
    <w:rsid w:val="002B161F"/>
    <w:rsid w:val="002B1AAD"/>
    <w:rsid w:val="002B1B22"/>
    <w:rsid w:val="002B1B46"/>
    <w:rsid w:val="002B1B7B"/>
    <w:rsid w:val="002B1B9C"/>
    <w:rsid w:val="002B1BB4"/>
    <w:rsid w:val="002B1F22"/>
    <w:rsid w:val="002B1F76"/>
    <w:rsid w:val="002B2458"/>
    <w:rsid w:val="002B247E"/>
    <w:rsid w:val="002B297A"/>
    <w:rsid w:val="002B2AE8"/>
    <w:rsid w:val="002B2B3A"/>
    <w:rsid w:val="002B2CFA"/>
    <w:rsid w:val="002B30FE"/>
    <w:rsid w:val="002B3186"/>
    <w:rsid w:val="002B3308"/>
    <w:rsid w:val="002B355A"/>
    <w:rsid w:val="002B35E0"/>
    <w:rsid w:val="002B364C"/>
    <w:rsid w:val="002B37B3"/>
    <w:rsid w:val="002B384A"/>
    <w:rsid w:val="002B3C40"/>
    <w:rsid w:val="002B3CCB"/>
    <w:rsid w:val="002B3FA2"/>
    <w:rsid w:val="002B41A7"/>
    <w:rsid w:val="002B430D"/>
    <w:rsid w:val="002B455C"/>
    <w:rsid w:val="002B469E"/>
    <w:rsid w:val="002B4859"/>
    <w:rsid w:val="002B4900"/>
    <w:rsid w:val="002B49B8"/>
    <w:rsid w:val="002B4CBB"/>
    <w:rsid w:val="002B4D88"/>
    <w:rsid w:val="002B4F7C"/>
    <w:rsid w:val="002B4FEB"/>
    <w:rsid w:val="002B503D"/>
    <w:rsid w:val="002B52E2"/>
    <w:rsid w:val="002B5474"/>
    <w:rsid w:val="002B5A60"/>
    <w:rsid w:val="002B6478"/>
    <w:rsid w:val="002B6824"/>
    <w:rsid w:val="002B6901"/>
    <w:rsid w:val="002B6BE1"/>
    <w:rsid w:val="002B6F72"/>
    <w:rsid w:val="002B6FA1"/>
    <w:rsid w:val="002B70E1"/>
    <w:rsid w:val="002B7162"/>
    <w:rsid w:val="002B757E"/>
    <w:rsid w:val="002B793C"/>
    <w:rsid w:val="002B7A23"/>
    <w:rsid w:val="002B7BEC"/>
    <w:rsid w:val="002B7DAA"/>
    <w:rsid w:val="002B7DD9"/>
    <w:rsid w:val="002B7E9D"/>
    <w:rsid w:val="002B7F22"/>
    <w:rsid w:val="002B7F44"/>
    <w:rsid w:val="002B7F46"/>
    <w:rsid w:val="002C00A3"/>
    <w:rsid w:val="002C03EB"/>
    <w:rsid w:val="002C051A"/>
    <w:rsid w:val="002C0738"/>
    <w:rsid w:val="002C0A40"/>
    <w:rsid w:val="002C10F9"/>
    <w:rsid w:val="002C139C"/>
    <w:rsid w:val="002C1507"/>
    <w:rsid w:val="002C165F"/>
    <w:rsid w:val="002C16FC"/>
    <w:rsid w:val="002C1890"/>
    <w:rsid w:val="002C1995"/>
    <w:rsid w:val="002C1A40"/>
    <w:rsid w:val="002C1B5E"/>
    <w:rsid w:val="002C1D92"/>
    <w:rsid w:val="002C211E"/>
    <w:rsid w:val="002C223F"/>
    <w:rsid w:val="002C2309"/>
    <w:rsid w:val="002C28E0"/>
    <w:rsid w:val="002C2908"/>
    <w:rsid w:val="002C29A8"/>
    <w:rsid w:val="002C2E11"/>
    <w:rsid w:val="002C3049"/>
    <w:rsid w:val="002C3184"/>
    <w:rsid w:val="002C3313"/>
    <w:rsid w:val="002C3491"/>
    <w:rsid w:val="002C34FE"/>
    <w:rsid w:val="002C35D9"/>
    <w:rsid w:val="002C3613"/>
    <w:rsid w:val="002C3756"/>
    <w:rsid w:val="002C379E"/>
    <w:rsid w:val="002C3807"/>
    <w:rsid w:val="002C3874"/>
    <w:rsid w:val="002C38F8"/>
    <w:rsid w:val="002C39AE"/>
    <w:rsid w:val="002C3B33"/>
    <w:rsid w:val="002C4123"/>
    <w:rsid w:val="002C4296"/>
    <w:rsid w:val="002C4B8F"/>
    <w:rsid w:val="002C4C18"/>
    <w:rsid w:val="002C4D66"/>
    <w:rsid w:val="002C4EA9"/>
    <w:rsid w:val="002C4ECA"/>
    <w:rsid w:val="002C4F33"/>
    <w:rsid w:val="002C5027"/>
    <w:rsid w:val="002C5526"/>
    <w:rsid w:val="002C56BB"/>
    <w:rsid w:val="002C5727"/>
    <w:rsid w:val="002C589E"/>
    <w:rsid w:val="002C5AB1"/>
    <w:rsid w:val="002C5B30"/>
    <w:rsid w:val="002C5CD4"/>
    <w:rsid w:val="002C5E2F"/>
    <w:rsid w:val="002C61D1"/>
    <w:rsid w:val="002C61DF"/>
    <w:rsid w:val="002C674E"/>
    <w:rsid w:val="002C6A91"/>
    <w:rsid w:val="002C6B32"/>
    <w:rsid w:val="002C6C32"/>
    <w:rsid w:val="002C70AB"/>
    <w:rsid w:val="002C70F7"/>
    <w:rsid w:val="002C7296"/>
    <w:rsid w:val="002C7394"/>
    <w:rsid w:val="002C73B1"/>
    <w:rsid w:val="002C756F"/>
    <w:rsid w:val="002C7619"/>
    <w:rsid w:val="002C7960"/>
    <w:rsid w:val="002C79C0"/>
    <w:rsid w:val="002C7A14"/>
    <w:rsid w:val="002C7A6F"/>
    <w:rsid w:val="002C7D16"/>
    <w:rsid w:val="002C7DF7"/>
    <w:rsid w:val="002D0345"/>
    <w:rsid w:val="002D0560"/>
    <w:rsid w:val="002D07E9"/>
    <w:rsid w:val="002D0910"/>
    <w:rsid w:val="002D099D"/>
    <w:rsid w:val="002D0AA0"/>
    <w:rsid w:val="002D0C85"/>
    <w:rsid w:val="002D0FDA"/>
    <w:rsid w:val="002D1297"/>
    <w:rsid w:val="002D13D1"/>
    <w:rsid w:val="002D1417"/>
    <w:rsid w:val="002D1522"/>
    <w:rsid w:val="002D1677"/>
    <w:rsid w:val="002D1886"/>
    <w:rsid w:val="002D19DC"/>
    <w:rsid w:val="002D1BDC"/>
    <w:rsid w:val="002D1D76"/>
    <w:rsid w:val="002D1E91"/>
    <w:rsid w:val="002D1F0E"/>
    <w:rsid w:val="002D23FF"/>
    <w:rsid w:val="002D2484"/>
    <w:rsid w:val="002D2618"/>
    <w:rsid w:val="002D2738"/>
    <w:rsid w:val="002D286A"/>
    <w:rsid w:val="002D3300"/>
    <w:rsid w:val="002D364D"/>
    <w:rsid w:val="002D37CB"/>
    <w:rsid w:val="002D3889"/>
    <w:rsid w:val="002D4276"/>
    <w:rsid w:val="002D44E9"/>
    <w:rsid w:val="002D4700"/>
    <w:rsid w:val="002D495C"/>
    <w:rsid w:val="002D4C04"/>
    <w:rsid w:val="002D4DAB"/>
    <w:rsid w:val="002D4DEA"/>
    <w:rsid w:val="002D509F"/>
    <w:rsid w:val="002D515C"/>
    <w:rsid w:val="002D548C"/>
    <w:rsid w:val="002D55F4"/>
    <w:rsid w:val="002D58AB"/>
    <w:rsid w:val="002D5B55"/>
    <w:rsid w:val="002D5BC9"/>
    <w:rsid w:val="002D5C18"/>
    <w:rsid w:val="002D5F56"/>
    <w:rsid w:val="002D5F59"/>
    <w:rsid w:val="002D60A6"/>
    <w:rsid w:val="002D6672"/>
    <w:rsid w:val="002D6751"/>
    <w:rsid w:val="002D69BB"/>
    <w:rsid w:val="002D6A33"/>
    <w:rsid w:val="002D6BBF"/>
    <w:rsid w:val="002D6CC1"/>
    <w:rsid w:val="002D6DDF"/>
    <w:rsid w:val="002D6F2C"/>
    <w:rsid w:val="002D6F4F"/>
    <w:rsid w:val="002D7301"/>
    <w:rsid w:val="002D7384"/>
    <w:rsid w:val="002D792F"/>
    <w:rsid w:val="002D7D89"/>
    <w:rsid w:val="002D7DCE"/>
    <w:rsid w:val="002D7F8D"/>
    <w:rsid w:val="002D7FA1"/>
    <w:rsid w:val="002E02A9"/>
    <w:rsid w:val="002E081D"/>
    <w:rsid w:val="002E0943"/>
    <w:rsid w:val="002E0DE7"/>
    <w:rsid w:val="002E10BD"/>
    <w:rsid w:val="002E1277"/>
    <w:rsid w:val="002E1366"/>
    <w:rsid w:val="002E16B9"/>
    <w:rsid w:val="002E1768"/>
    <w:rsid w:val="002E18B8"/>
    <w:rsid w:val="002E18CD"/>
    <w:rsid w:val="002E1AF4"/>
    <w:rsid w:val="002E2255"/>
    <w:rsid w:val="002E22F8"/>
    <w:rsid w:val="002E23D3"/>
    <w:rsid w:val="002E25A6"/>
    <w:rsid w:val="002E260B"/>
    <w:rsid w:val="002E2621"/>
    <w:rsid w:val="002E2700"/>
    <w:rsid w:val="002E279D"/>
    <w:rsid w:val="002E2C37"/>
    <w:rsid w:val="002E2CE8"/>
    <w:rsid w:val="002E2CF1"/>
    <w:rsid w:val="002E2F2C"/>
    <w:rsid w:val="002E309D"/>
    <w:rsid w:val="002E31A4"/>
    <w:rsid w:val="002E3315"/>
    <w:rsid w:val="002E38F7"/>
    <w:rsid w:val="002E3963"/>
    <w:rsid w:val="002E3BE4"/>
    <w:rsid w:val="002E3E1E"/>
    <w:rsid w:val="002E3E6E"/>
    <w:rsid w:val="002E3F95"/>
    <w:rsid w:val="002E402F"/>
    <w:rsid w:val="002E409F"/>
    <w:rsid w:val="002E4117"/>
    <w:rsid w:val="002E42BE"/>
    <w:rsid w:val="002E43BB"/>
    <w:rsid w:val="002E43BE"/>
    <w:rsid w:val="002E442A"/>
    <w:rsid w:val="002E442F"/>
    <w:rsid w:val="002E4667"/>
    <w:rsid w:val="002E46DA"/>
    <w:rsid w:val="002E47B8"/>
    <w:rsid w:val="002E4FF1"/>
    <w:rsid w:val="002E562F"/>
    <w:rsid w:val="002E5829"/>
    <w:rsid w:val="002E5C74"/>
    <w:rsid w:val="002E5FA9"/>
    <w:rsid w:val="002E60CD"/>
    <w:rsid w:val="002E6263"/>
    <w:rsid w:val="002E64BE"/>
    <w:rsid w:val="002E654A"/>
    <w:rsid w:val="002E6895"/>
    <w:rsid w:val="002E6C28"/>
    <w:rsid w:val="002E6E25"/>
    <w:rsid w:val="002E6EEA"/>
    <w:rsid w:val="002E6F5B"/>
    <w:rsid w:val="002E716B"/>
    <w:rsid w:val="002E71DA"/>
    <w:rsid w:val="002E72E4"/>
    <w:rsid w:val="002E7326"/>
    <w:rsid w:val="002E7688"/>
    <w:rsid w:val="002E76E9"/>
    <w:rsid w:val="002E7785"/>
    <w:rsid w:val="002E7853"/>
    <w:rsid w:val="002E7962"/>
    <w:rsid w:val="002E79E1"/>
    <w:rsid w:val="002E7D87"/>
    <w:rsid w:val="002E7F14"/>
    <w:rsid w:val="002E7FBD"/>
    <w:rsid w:val="002F04C6"/>
    <w:rsid w:val="002F04FA"/>
    <w:rsid w:val="002F0849"/>
    <w:rsid w:val="002F0886"/>
    <w:rsid w:val="002F096B"/>
    <w:rsid w:val="002F0BF6"/>
    <w:rsid w:val="002F0C48"/>
    <w:rsid w:val="002F0CAB"/>
    <w:rsid w:val="002F0F38"/>
    <w:rsid w:val="002F102C"/>
    <w:rsid w:val="002F182A"/>
    <w:rsid w:val="002F1C86"/>
    <w:rsid w:val="002F1CCE"/>
    <w:rsid w:val="002F1DAC"/>
    <w:rsid w:val="002F2186"/>
    <w:rsid w:val="002F2370"/>
    <w:rsid w:val="002F2437"/>
    <w:rsid w:val="002F2556"/>
    <w:rsid w:val="002F26B0"/>
    <w:rsid w:val="002F26CC"/>
    <w:rsid w:val="002F2799"/>
    <w:rsid w:val="002F281D"/>
    <w:rsid w:val="002F2901"/>
    <w:rsid w:val="002F2AF9"/>
    <w:rsid w:val="002F2D6E"/>
    <w:rsid w:val="002F2DC0"/>
    <w:rsid w:val="002F2FAB"/>
    <w:rsid w:val="002F316B"/>
    <w:rsid w:val="002F3553"/>
    <w:rsid w:val="002F3573"/>
    <w:rsid w:val="002F3AE4"/>
    <w:rsid w:val="002F3C47"/>
    <w:rsid w:val="002F404D"/>
    <w:rsid w:val="002F40B8"/>
    <w:rsid w:val="002F4725"/>
    <w:rsid w:val="002F4E10"/>
    <w:rsid w:val="002F5244"/>
    <w:rsid w:val="002F5306"/>
    <w:rsid w:val="002F5504"/>
    <w:rsid w:val="002F5730"/>
    <w:rsid w:val="002F5A1B"/>
    <w:rsid w:val="002F5C34"/>
    <w:rsid w:val="002F5C81"/>
    <w:rsid w:val="002F5D6D"/>
    <w:rsid w:val="002F5FDD"/>
    <w:rsid w:val="002F6009"/>
    <w:rsid w:val="002F6148"/>
    <w:rsid w:val="002F6263"/>
    <w:rsid w:val="002F6384"/>
    <w:rsid w:val="002F6572"/>
    <w:rsid w:val="002F6BA4"/>
    <w:rsid w:val="002F6CDA"/>
    <w:rsid w:val="002F6CE6"/>
    <w:rsid w:val="002F6F79"/>
    <w:rsid w:val="002F70A4"/>
    <w:rsid w:val="002F70E1"/>
    <w:rsid w:val="002F7166"/>
    <w:rsid w:val="002F745C"/>
    <w:rsid w:val="002F78F0"/>
    <w:rsid w:val="002F7969"/>
    <w:rsid w:val="002F7A2A"/>
    <w:rsid w:val="002F7B08"/>
    <w:rsid w:val="003004EF"/>
    <w:rsid w:val="00300763"/>
    <w:rsid w:val="003008EA"/>
    <w:rsid w:val="0030092A"/>
    <w:rsid w:val="00300AD8"/>
    <w:rsid w:val="00300C8D"/>
    <w:rsid w:val="00301057"/>
    <w:rsid w:val="003010D9"/>
    <w:rsid w:val="003011D6"/>
    <w:rsid w:val="0030124E"/>
    <w:rsid w:val="003012CF"/>
    <w:rsid w:val="00301424"/>
    <w:rsid w:val="0030154F"/>
    <w:rsid w:val="0030159B"/>
    <w:rsid w:val="00301746"/>
    <w:rsid w:val="0030185F"/>
    <w:rsid w:val="00301BDD"/>
    <w:rsid w:val="00301C87"/>
    <w:rsid w:val="00301CCE"/>
    <w:rsid w:val="00301E22"/>
    <w:rsid w:val="00302003"/>
    <w:rsid w:val="003021AC"/>
    <w:rsid w:val="003021C7"/>
    <w:rsid w:val="0030233C"/>
    <w:rsid w:val="00302699"/>
    <w:rsid w:val="00302740"/>
    <w:rsid w:val="00302836"/>
    <w:rsid w:val="00302A83"/>
    <w:rsid w:val="00302B30"/>
    <w:rsid w:val="00302CF3"/>
    <w:rsid w:val="00302D9A"/>
    <w:rsid w:val="00302F8A"/>
    <w:rsid w:val="0030332B"/>
    <w:rsid w:val="0030358D"/>
    <w:rsid w:val="003038C3"/>
    <w:rsid w:val="00303A9B"/>
    <w:rsid w:val="00303B36"/>
    <w:rsid w:val="00303B6F"/>
    <w:rsid w:val="00303D8D"/>
    <w:rsid w:val="00303DFF"/>
    <w:rsid w:val="00303F14"/>
    <w:rsid w:val="00303F74"/>
    <w:rsid w:val="003040A8"/>
    <w:rsid w:val="00304124"/>
    <w:rsid w:val="0030436A"/>
    <w:rsid w:val="0030464C"/>
    <w:rsid w:val="00304870"/>
    <w:rsid w:val="0030490B"/>
    <w:rsid w:val="00304A0E"/>
    <w:rsid w:val="00304B8E"/>
    <w:rsid w:val="00304BC6"/>
    <w:rsid w:val="00304C5A"/>
    <w:rsid w:val="00304C76"/>
    <w:rsid w:val="00304C92"/>
    <w:rsid w:val="00304D2A"/>
    <w:rsid w:val="00304E45"/>
    <w:rsid w:val="00304E9B"/>
    <w:rsid w:val="00304FBA"/>
    <w:rsid w:val="0030530C"/>
    <w:rsid w:val="003053A1"/>
    <w:rsid w:val="0030592F"/>
    <w:rsid w:val="0030597E"/>
    <w:rsid w:val="00305B63"/>
    <w:rsid w:val="00305D4D"/>
    <w:rsid w:val="00305DA5"/>
    <w:rsid w:val="00305E09"/>
    <w:rsid w:val="0030616C"/>
    <w:rsid w:val="00306175"/>
    <w:rsid w:val="00306216"/>
    <w:rsid w:val="0030640F"/>
    <w:rsid w:val="0030654B"/>
    <w:rsid w:val="00306687"/>
    <w:rsid w:val="003066C7"/>
    <w:rsid w:val="00306928"/>
    <w:rsid w:val="00306ABF"/>
    <w:rsid w:val="00306CF7"/>
    <w:rsid w:val="00306D2A"/>
    <w:rsid w:val="00306FB5"/>
    <w:rsid w:val="00307055"/>
    <w:rsid w:val="00307073"/>
    <w:rsid w:val="00307213"/>
    <w:rsid w:val="003075CB"/>
    <w:rsid w:val="00307AC4"/>
    <w:rsid w:val="00307CA9"/>
    <w:rsid w:val="00307F9B"/>
    <w:rsid w:val="003101E7"/>
    <w:rsid w:val="00310360"/>
    <w:rsid w:val="0031036D"/>
    <w:rsid w:val="0031041C"/>
    <w:rsid w:val="003104DC"/>
    <w:rsid w:val="003106AF"/>
    <w:rsid w:val="003108D2"/>
    <w:rsid w:val="0031096A"/>
    <w:rsid w:val="00310AFB"/>
    <w:rsid w:val="00310E12"/>
    <w:rsid w:val="00310E51"/>
    <w:rsid w:val="0031110E"/>
    <w:rsid w:val="003111BE"/>
    <w:rsid w:val="003114DB"/>
    <w:rsid w:val="0031165D"/>
    <w:rsid w:val="003116A4"/>
    <w:rsid w:val="003117B2"/>
    <w:rsid w:val="00311822"/>
    <w:rsid w:val="003118BF"/>
    <w:rsid w:val="00311A1B"/>
    <w:rsid w:val="00311AFD"/>
    <w:rsid w:val="00311EC6"/>
    <w:rsid w:val="00311F3C"/>
    <w:rsid w:val="003121AF"/>
    <w:rsid w:val="003128AC"/>
    <w:rsid w:val="00312962"/>
    <w:rsid w:val="003129E8"/>
    <w:rsid w:val="00312D54"/>
    <w:rsid w:val="00312E24"/>
    <w:rsid w:val="00313103"/>
    <w:rsid w:val="0031321F"/>
    <w:rsid w:val="00313335"/>
    <w:rsid w:val="00313761"/>
    <w:rsid w:val="00313A39"/>
    <w:rsid w:val="00313ACC"/>
    <w:rsid w:val="00313AD1"/>
    <w:rsid w:val="00313B2B"/>
    <w:rsid w:val="00313D36"/>
    <w:rsid w:val="00314031"/>
    <w:rsid w:val="00314681"/>
    <w:rsid w:val="00314925"/>
    <w:rsid w:val="00314B5A"/>
    <w:rsid w:val="00314BC9"/>
    <w:rsid w:val="00314BCC"/>
    <w:rsid w:val="00314C4E"/>
    <w:rsid w:val="00314C82"/>
    <w:rsid w:val="00314CB2"/>
    <w:rsid w:val="00315442"/>
    <w:rsid w:val="00315773"/>
    <w:rsid w:val="00315C6B"/>
    <w:rsid w:val="00315CC8"/>
    <w:rsid w:val="00315D67"/>
    <w:rsid w:val="00315EC3"/>
    <w:rsid w:val="00316202"/>
    <w:rsid w:val="003162EE"/>
    <w:rsid w:val="00316CBA"/>
    <w:rsid w:val="00316D48"/>
    <w:rsid w:val="00316E02"/>
    <w:rsid w:val="00316E2C"/>
    <w:rsid w:val="00316F33"/>
    <w:rsid w:val="00316FA3"/>
    <w:rsid w:val="00316FAD"/>
    <w:rsid w:val="00316FBB"/>
    <w:rsid w:val="003171AA"/>
    <w:rsid w:val="00317513"/>
    <w:rsid w:val="003175E3"/>
    <w:rsid w:val="0031774E"/>
    <w:rsid w:val="003177CF"/>
    <w:rsid w:val="00317988"/>
    <w:rsid w:val="00317A85"/>
    <w:rsid w:val="00317FC8"/>
    <w:rsid w:val="003200ED"/>
    <w:rsid w:val="003201CD"/>
    <w:rsid w:val="00320256"/>
    <w:rsid w:val="00320408"/>
    <w:rsid w:val="0032078E"/>
    <w:rsid w:val="00320863"/>
    <w:rsid w:val="00320A2A"/>
    <w:rsid w:val="00320D38"/>
    <w:rsid w:val="00320F09"/>
    <w:rsid w:val="00320F7E"/>
    <w:rsid w:val="00321096"/>
    <w:rsid w:val="003216D0"/>
    <w:rsid w:val="0032176E"/>
    <w:rsid w:val="003217B0"/>
    <w:rsid w:val="003219D6"/>
    <w:rsid w:val="00321A67"/>
    <w:rsid w:val="00321BAA"/>
    <w:rsid w:val="00321BF5"/>
    <w:rsid w:val="00322034"/>
    <w:rsid w:val="00322105"/>
    <w:rsid w:val="00322113"/>
    <w:rsid w:val="0032247C"/>
    <w:rsid w:val="003226AD"/>
    <w:rsid w:val="0032277A"/>
    <w:rsid w:val="003229D8"/>
    <w:rsid w:val="00322E95"/>
    <w:rsid w:val="00322F23"/>
    <w:rsid w:val="0032311E"/>
    <w:rsid w:val="003231D4"/>
    <w:rsid w:val="003237F1"/>
    <w:rsid w:val="00323988"/>
    <w:rsid w:val="00323A40"/>
    <w:rsid w:val="00323AD5"/>
    <w:rsid w:val="00323B73"/>
    <w:rsid w:val="00323C54"/>
    <w:rsid w:val="00323FC3"/>
    <w:rsid w:val="00324055"/>
    <w:rsid w:val="00324697"/>
    <w:rsid w:val="0032497A"/>
    <w:rsid w:val="0032497B"/>
    <w:rsid w:val="00324ADF"/>
    <w:rsid w:val="00324C6E"/>
    <w:rsid w:val="00324CCB"/>
    <w:rsid w:val="00324F13"/>
    <w:rsid w:val="00325018"/>
    <w:rsid w:val="00325463"/>
    <w:rsid w:val="0032582E"/>
    <w:rsid w:val="003259D7"/>
    <w:rsid w:val="003259DA"/>
    <w:rsid w:val="00325B75"/>
    <w:rsid w:val="00325C33"/>
    <w:rsid w:val="00325C89"/>
    <w:rsid w:val="00325D01"/>
    <w:rsid w:val="00325DA0"/>
    <w:rsid w:val="00325E35"/>
    <w:rsid w:val="00325EB0"/>
    <w:rsid w:val="003260AD"/>
    <w:rsid w:val="003261C9"/>
    <w:rsid w:val="0032658F"/>
    <w:rsid w:val="003268A8"/>
    <w:rsid w:val="003268ED"/>
    <w:rsid w:val="00326C9F"/>
    <w:rsid w:val="00326FFA"/>
    <w:rsid w:val="00327035"/>
    <w:rsid w:val="00327036"/>
    <w:rsid w:val="003273BC"/>
    <w:rsid w:val="0032744E"/>
    <w:rsid w:val="00327510"/>
    <w:rsid w:val="003276D9"/>
    <w:rsid w:val="003276E9"/>
    <w:rsid w:val="0032775B"/>
    <w:rsid w:val="0032776B"/>
    <w:rsid w:val="0032791F"/>
    <w:rsid w:val="00327923"/>
    <w:rsid w:val="00327BD2"/>
    <w:rsid w:val="00327C2B"/>
    <w:rsid w:val="00327E5B"/>
    <w:rsid w:val="00327FFC"/>
    <w:rsid w:val="00330079"/>
    <w:rsid w:val="003302B1"/>
    <w:rsid w:val="003307AE"/>
    <w:rsid w:val="003307DD"/>
    <w:rsid w:val="00330AF6"/>
    <w:rsid w:val="00330C97"/>
    <w:rsid w:val="00330D8C"/>
    <w:rsid w:val="00330EA8"/>
    <w:rsid w:val="00331012"/>
    <w:rsid w:val="003314E9"/>
    <w:rsid w:val="003315AB"/>
    <w:rsid w:val="00331639"/>
    <w:rsid w:val="0033195A"/>
    <w:rsid w:val="00331998"/>
    <w:rsid w:val="003319B5"/>
    <w:rsid w:val="003319F8"/>
    <w:rsid w:val="00331A0F"/>
    <w:rsid w:val="00331A47"/>
    <w:rsid w:val="00331B10"/>
    <w:rsid w:val="00331C41"/>
    <w:rsid w:val="00331CDA"/>
    <w:rsid w:val="00331E89"/>
    <w:rsid w:val="00331E9F"/>
    <w:rsid w:val="00331FDA"/>
    <w:rsid w:val="00332460"/>
    <w:rsid w:val="00332465"/>
    <w:rsid w:val="0033275C"/>
    <w:rsid w:val="00332D5E"/>
    <w:rsid w:val="00333095"/>
    <w:rsid w:val="003330E3"/>
    <w:rsid w:val="00333128"/>
    <w:rsid w:val="00333484"/>
    <w:rsid w:val="003335B9"/>
    <w:rsid w:val="00333744"/>
    <w:rsid w:val="003337FE"/>
    <w:rsid w:val="00333B4C"/>
    <w:rsid w:val="0033403A"/>
    <w:rsid w:val="00334396"/>
    <w:rsid w:val="0033443F"/>
    <w:rsid w:val="00334897"/>
    <w:rsid w:val="003349E1"/>
    <w:rsid w:val="00334D0A"/>
    <w:rsid w:val="00334D1D"/>
    <w:rsid w:val="00334D89"/>
    <w:rsid w:val="00335160"/>
    <w:rsid w:val="003352CB"/>
    <w:rsid w:val="003352FE"/>
    <w:rsid w:val="00335715"/>
    <w:rsid w:val="00335F4E"/>
    <w:rsid w:val="0033614C"/>
    <w:rsid w:val="00336503"/>
    <w:rsid w:val="003365D7"/>
    <w:rsid w:val="0033681E"/>
    <w:rsid w:val="00336839"/>
    <w:rsid w:val="003368D1"/>
    <w:rsid w:val="00336AC8"/>
    <w:rsid w:val="00336C7A"/>
    <w:rsid w:val="0033781D"/>
    <w:rsid w:val="0033791A"/>
    <w:rsid w:val="00337988"/>
    <w:rsid w:val="00337A12"/>
    <w:rsid w:val="00337C70"/>
    <w:rsid w:val="00337CB0"/>
    <w:rsid w:val="00337E9B"/>
    <w:rsid w:val="00337F37"/>
    <w:rsid w:val="00340164"/>
    <w:rsid w:val="0034032D"/>
    <w:rsid w:val="00340390"/>
    <w:rsid w:val="0034043B"/>
    <w:rsid w:val="00340488"/>
    <w:rsid w:val="003408FF"/>
    <w:rsid w:val="003409DA"/>
    <w:rsid w:val="0034109C"/>
    <w:rsid w:val="003410FC"/>
    <w:rsid w:val="00341454"/>
    <w:rsid w:val="003415B5"/>
    <w:rsid w:val="003417A7"/>
    <w:rsid w:val="0034190E"/>
    <w:rsid w:val="00341A45"/>
    <w:rsid w:val="00342077"/>
    <w:rsid w:val="00342108"/>
    <w:rsid w:val="0034214B"/>
    <w:rsid w:val="0034237B"/>
    <w:rsid w:val="003425D1"/>
    <w:rsid w:val="00342663"/>
    <w:rsid w:val="00342875"/>
    <w:rsid w:val="00342981"/>
    <w:rsid w:val="00342EB0"/>
    <w:rsid w:val="0034318C"/>
    <w:rsid w:val="00343242"/>
    <w:rsid w:val="00343281"/>
    <w:rsid w:val="00343322"/>
    <w:rsid w:val="003433D2"/>
    <w:rsid w:val="003438BF"/>
    <w:rsid w:val="00343B43"/>
    <w:rsid w:val="00343B61"/>
    <w:rsid w:val="00343B69"/>
    <w:rsid w:val="00343C24"/>
    <w:rsid w:val="00343F5C"/>
    <w:rsid w:val="003440F4"/>
    <w:rsid w:val="00344165"/>
    <w:rsid w:val="003441C0"/>
    <w:rsid w:val="003441F8"/>
    <w:rsid w:val="0034436B"/>
    <w:rsid w:val="00344398"/>
    <w:rsid w:val="00344643"/>
    <w:rsid w:val="0034491C"/>
    <w:rsid w:val="0034495A"/>
    <w:rsid w:val="00344B53"/>
    <w:rsid w:val="00344C39"/>
    <w:rsid w:val="00344D55"/>
    <w:rsid w:val="00344F91"/>
    <w:rsid w:val="0034515C"/>
    <w:rsid w:val="0034549C"/>
    <w:rsid w:val="00345559"/>
    <w:rsid w:val="00345798"/>
    <w:rsid w:val="00345849"/>
    <w:rsid w:val="00345C9D"/>
    <w:rsid w:val="00345E18"/>
    <w:rsid w:val="00346158"/>
    <w:rsid w:val="003462B5"/>
    <w:rsid w:val="003463C0"/>
    <w:rsid w:val="00346A49"/>
    <w:rsid w:val="00346CA2"/>
    <w:rsid w:val="00346D7B"/>
    <w:rsid w:val="00346DCB"/>
    <w:rsid w:val="003472FA"/>
    <w:rsid w:val="003473B2"/>
    <w:rsid w:val="0034757D"/>
    <w:rsid w:val="00347599"/>
    <w:rsid w:val="003475C5"/>
    <w:rsid w:val="00347A68"/>
    <w:rsid w:val="003501A3"/>
    <w:rsid w:val="00350203"/>
    <w:rsid w:val="003502D2"/>
    <w:rsid w:val="0035038C"/>
    <w:rsid w:val="003506A8"/>
    <w:rsid w:val="00350862"/>
    <w:rsid w:val="003508CC"/>
    <w:rsid w:val="00350981"/>
    <w:rsid w:val="00350BD0"/>
    <w:rsid w:val="00350E1E"/>
    <w:rsid w:val="00350E84"/>
    <w:rsid w:val="00351071"/>
    <w:rsid w:val="003511E3"/>
    <w:rsid w:val="0035122F"/>
    <w:rsid w:val="00351598"/>
    <w:rsid w:val="003515A9"/>
    <w:rsid w:val="003516A1"/>
    <w:rsid w:val="003517A2"/>
    <w:rsid w:val="00351862"/>
    <w:rsid w:val="003519B5"/>
    <w:rsid w:val="00351A70"/>
    <w:rsid w:val="00351B65"/>
    <w:rsid w:val="00351D04"/>
    <w:rsid w:val="00351F9B"/>
    <w:rsid w:val="00351FC2"/>
    <w:rsid w:val="0035208E"/>
    <w:rsid w:val="003520B6"/>
    <w:rsid w:val="003520DB"/>
    <w:rsid w:val="003521CC"/>
    <w:rsid w:val="003525DE"/>
    <w:rsid w:val="00352666"/>
    <w:rsid w:val="00352BE6"/>
    <w:rsid w:val="00352D38"/>
    <w:rsid w:val="00352F16"/>
    <w:rsid w:val="00352F1E"/>
    <w:rsid w:val="00353D03"/>
    <w:rsid w:val="00353D8C"/>
    <w:rsid w:val="00353DB9"/>
    <w:rsid w:val="00353DF8"/>
    <w:rsid w:val="003542ED"/>
    <w:rsid w:val="0035436F"/>
    <w:rsid w:val="003544FB"/>
    <w:rsid w:val="0035458A"/>
    <w:rsid w:val="0035468C"/>
    <w:rsid w:val="003547E6"/>
    <w:rsid w:val="003549E4"/>
    <w:rsid w:val="00354B32"/>
    <w:rsid w:val="00354D8E"/>
    <w:rsid w:val="003554B2"/>
    <w:rsid w:val="00355973"/>
    <w:rsid w:val="00355AFE"/>
    <w:rsid w:val="00355B9D"/>
    <w:rsid w:val="00355F8C"/>
    <w:rsid w:val="003563A3"/>
    <w:rsid w:val="00356420"/>
    <w:rsid w:val="0035661D"/>
    <w:rsid w:val="003568E6"/>
    <w:rsid w:val="00356929"/>
    <w:rsid w:val="00356A53"/>
    <w:rsid w:val="00356CDE"/>
    <w:rsid w:val="00356DC9"/>
    <w:rsid w:val="003575E4"/>
    <w:rsid w:val="00357659"/>
    <w:rsid w:val="0035785B"/>
    <w:rsid w:val="003579EF"/>
    <w:rsid w:val="00357B71"/>
    <w:rsid w:val="00357FC3"/>
    <w:rsid w:val="00360018"/>
    <w:rsid w:val="0036011A"/>
    <w:rsid w:val="00360335"/>
    <w:rsid w:val="00360519"/>
    <w:rsid w:val="003606DE"/>
    <w:rsid w:val="0036097E"/>
    <w:rsid w:val="0036155A"/>
    <w:rsid w:val="003617C7"/>
    <w:rsid w:val="0036181B"/>
    <w:rsid w:val="00361C35"/>
    <w:rsid w:val="00361DC8"/>
    <w:rsid w:val="00361F2F"/>
    <w:rsid w:val="0036215C"/>
    <w:rsid w:val="003627AA"/>
    <w:rsid w:val="00362A52"/>
    <w:rsid w:val="00362C45"/>
    <w:rsid w:val="00362D41"/>
    <w:rsid w:val="00362EE0"/>
    <w:rsid w:val="00362F12"/>
    <w:rsid w:val="00363291"/>
    <w:rsid w:val="00363726"/>
    <w:rsid w:val="00363956"/>
    <w:rsid w:val="00363D09"/>
    <w:rsid w:val="0036403D"/>
    <w:rsid w:val="0036421B"/>
    <w:rsid w:val="003642E0"/>
    <w:rsid w:val="003643F8"/>
    <w:rsid w:val="00364729"/>
    <w:rsid w:val="00364914"/>
    <w:rsid w:val="00364A21"/>
    <w:rsid w:val="00364B9B"/>
    <w:rsid w:val="00364C39"/>
    <w:rsid w:val="00364C81"/>
    <w:rsid w:val="00364CFC"/>
    <w:rsid w:val="00364F89"/>
    <w:rsid w:val="00365157"/>
    <w:rsid w:val="0036526C"/>
    <w:rsid w:val="003652E1"/>
    <w:rsid w:val="003653A8"/>
    <w:rsid w:val="00365C10"/>
    <w:rsid w:val="00365C90"/>
    <w:rsid w:val="00365D7B"/>
    <w:rsid w:val="00365E52"/>
    <w:rsid w:val="00366306"/>
    <w:rsid w:val="0036634A"/>
    <w:rsid w:val="0036637E"/>
    <w:rsid w:val="003666C6"/>
    <w:rsid w:val="00366727"/>
    <w:rsid w:val="00366833"/>
    <w:rsid w:val="00366A53"/>
    <w:rsid w:val="00366AA6"/>
    <w:rsid w:val="00366C29"/>
    <w:rsid w:val="00366C80"/>
    <w:rsid w:val="00366CB4"/>
    <w:rsid w:val="00366EE7"/>
    <w:rsid w:val="00366F46"/>
    <w:rsid w:val="00367148"/>
    <w:rsid w:val="003673AD"/>
    <w:rsid w:val="003673E1"/>
    <w:rsid w:val="003679C8"/>
    <w:rsid w:val="00367B29"/>
    <w:rsid w:val="00367ECF"/>
    <w:rsid w:val="00367ED4"/>
    <w:rsid w:val="00367F4A"/>
    <w:rsid w:val="00370036"/>
    <w:rsid w:val="00370186"/>
    <w:rsid w:val="0037021E"/>
    <w:rsid w:val="0037046D"/>
    <w:rsid w:val="003706A7"/>
    <w:rsid w:val="003706EB"/>
    <w:rsid w:val="00370A95"/>
    <w:rsid w:val="00370C17"/>
    <w:rsid w:val="00370DAE"/>
    <w:rsid w:val="00371060"/>
    <w:rsid w:val="00371A5F"/>
    <w:rsid w:val="00371C55"/>
    <w:rsid w:val="00371DDB"/>
    <w:rsid w:val="00371E0E"/>
    <w:rsid w:val="00371E5A"/>
    <w:rsid w:val="00371E6C"/>
    <w:rsid w:val="003722C6"/>
    <w:rsid w:val="00372356"/>
    <w:rsid w:val="0037248A"/>
    <w:rsid w:val="00372499"/>
    <w:rsid w:val="00372556"/>
    <w:rsid w:val="0037256F"/>
    <w:rsid w:val="00372B58"/>
    <w:rsid w:val="00372CF3"/>
    <w:rsid w:val="00372D32"/>
    <w:rsid w:val="00372FC1"/>
    <w:rsid w:val="0037352F"/>
    <w:rsid w:val="00373566"/>
    <w:rsid w:val="003736FD"/>
    <w:rsid w:val="00373761"/>
    <w:rsid w:val="00373870"/>
    <w:rsid w:val="00373B1E"/>
    <w:rsid w:val="00373E34"/>
    <w:rsid w:val="00374233"/>
    <w:rsid w:val="003743EC"/>
    <w:rsid w:val="00374461"/>
    <w:rsid w:val="00374471"/>
    <w:rsid w:val="00374533"/>
    <w:rsid w:val="00374A0D"/>
    <w:rsid w:val="00374DA6"/>
    <w:rsid w:val="0037509B"/>
    <w:rsid w:val="00375170"/>
    <w:rsid w:val="003753AF"/>
    <w:rsid w:val="0037559B"/>
    <w:rsid w:val="00375CB4"/>
    <w:rsid w:val="00375DF8"/>
    <w:rsid w:val="00375E40"/>
    <w:rsid w:val="00375F46"/>
    <w:rsid w:val="0037609C"/>
    <w:rsid w:val="00376432"/>
    <w:rsid w:val="00376606"/>
    <w:rsid w:val="003768AB"/>
    <w:rsid w:val="003768B7"/>
    <w:rsid w:val="00376B67"/>
    <w:rsid w:val="00376D75"/>
    <w:rsid w:val="00376D88"/>
    <w:rsid w:val="00377276"/>
    <w:rsid w:val="00377520"/>
    <w:rsid w:val="00377CE9"/>
    <w:rsid w:val="00377D8B"/>
    <w:rsid w:val="00377F26"/>
    <w:rsid w:val="003800E3"/>
    <w:rsid w:val="003802C2"/>
    <w:rsid w:val="003804E1"/>
    <w:rsid w:val="003805ED"/>
    <w:rsid w:val="00380657"/>
    <w:rsid w:val="00380705"/>
    <w:rsid w:val="00380A60"/>
    <w:rsid w:val="00380D84"/>
    <w:rsid w:val="003811B8"/>
    <w:rsid w:val="003812D7"/>
    <w:rsid w:val="0038141C"/>
    <w:rsid w:val="00381564"/>
    <w:rsid w:val="0038164C"/>
    <w:rsid w:val="0038166F"/>
    <w:rsid w:val="0038194E"/>
    <w:rsid w:val="00381D29"/>
    <w:rsid w:val="0038219A"/>
    <w:rsid w:val="00382293"/>
    <w:rsid w:val="00382566"/>
    <w:rsid w:val="00382653"/>
    <w:rsid w:val="0038269F"/>
    <w:rsid w:val="003828EC"/>
    <w:rsid w:val="00382A7E"/>
    <w:rsid w:val="00382A84"/>
    <w:rsid w:val="00382B75"/>
    <w:rsid w:val="00382F83"/>
    <w:rsid w:val="00382FF1"/>
    <w:rsid w:val="00383104"/>
    <w:rsid w:val="003831C4"/>
    <w:rsid w:val="003831F5"/>
    <w:rsid w:val="00383437"/>
    <w:rsid w:val="00383708"/>
    <w:rsid w:val="00383A33"/>
    <w:rsid w:val="00383B32"/>
    <w:rsid w:val="0038400A"/>
    <w:rsid w:val="00384142"/>
    <w:rsid w:val="00384353"/>
    <w:rsid w:val="00384687"/>
    <w:rsid w:val="00384815"/>
    <w:rsid w:val="00384902"/>
    <w:rsid w:val="00384AF6"/>
    <w:rsid w:val="00384AFE"/>
    <w:rsid w:val="00384B51"/>
    <w:rsid w:val="00384C2C"/>
    <w:rsid w:val="00384CD8"/>
    <w:rsid w:val="00384EA5"/>
    <w:rsid w:val="00385267"/>
    <w:rsid w:val="003852F4"/>
    <w:rsid w:val="00385339"/>
    <w:rsid w:val="003853A1"/>
    <w:rsid w:val="00385515"/>
    <w:rsid w:val="003855A6"/>
    <w:rsid w:val="003855DD"/>
    <w:rsid w:val="00385A89"/>
    <w:rsid w:val="00385BDD"/>
    <w:rsid w:val="00385CFC"/>
    <w:rsid w:val="00385D64"/>
    <w:rsid w:val="00385FE7"/>
    <w:rsid w:val="0038614E"/>
    <w:rsid w:val="0038616E"/>
    <w:rsid w:val="003867C9"/>
    <w:rsid w:val="00386868"/>
    <w:rsid w:val="003868D5"/>
    <w:rsid w:val="00386C09"/>
    <w:rsid w:val="00386DC2"/>
    <w:rsid w:val="00386DEC"/>
    <w:rsid w:val="00387012"/>
    <w:rsid w:val="0038707E"/>
    <w:rsid w:val="0038783F"/>
    <w:rsid w:val="00387BC7"/>
    <w:rsid w:val="00387F15"/>
    <w:rsid w:val="00390062"/>
    <w:rsid w:val="0039015F"/>
    <w:rsid w:val="003905DA"/>
    <w:rsid w:val="003908A1"/>
    <w:rsid w:val="003909D9"/>
    <w:rsid w:val="00390B20"/>
    <w:rsid w:val="00390EBC"/>
    <w:rsid w:val="003912E0"/>
    <w:rsid w:val="00391648"/>
    <w:rsid w:val="00391652"/>
    <w:rsid w:val="003916C5"/>
    <w:rsid w:val="00391893"/>
    <w:rsid w:val="00391FDB"/>
    <w:rsid w:val="00392978"/>
    <w:rsid w:val="00392B23"/>
    <w:rsid w:val="00392BD9"/>
    <w:rsid w:val="00392D03"/>
    <w:rsid w:val="00393043"/>
    <w:rsid w:val="00393070"/>
    <w:rsid w:val="00393343"/>
    <w:rsid w:val="0039345A"/>
    <w:rsid w:val="00393A97"/>
    <w:rsid w:val="00393C06"/>
    <w:rsid w:val="00393C87"/>
    <w:rsid w:val="00393DEA"/>
    <w:rsid w:val="00393E16"/>
    <w:rsid w:val="003940C0"/>
    <w:rsid w:val="00394175"/>
    <w:rsid w:val="003942B2"/>
    <w:rsid w:val="0039437B"/>
    <w:rsid w:val="003947F0"/>
    <w:rsid w:val="003948FE"/>
    <w:rsid w:val="00394E0A"/>
    <w:rsid w:val="003950C7"/>
    <w:rsid w:val="0039539E"/>
    <w:rsid w:val="00395468"/>
    <w:rsid w:val="00395553"/>
    <w:rsid w:val="003958C0"/>
    <w:rsid w:val="003958DE"/>
    <w:rsid w:val="003958FD"/>
    <w:rsid w:val="00395967"/>
    <w:rsid w:val="00395BA0"/>
    <w:rsid w:val="00395BC6"/>
    <w:rsid w:val="00395E32"/>
    <w:rsid w:val="00395E35"/>
    <w:rsid w:val="0039627B"/>
    <w:rsid w:val="00396510"/>
    <w:rsid w:val="00396587"/>
    <w:rsid w:val="00396668"/>
    <w:rsid w:val="00396B1D"/>
    <w:rsid w:val="00396DDB"/>
    <w:rsid w:val="00396E5D"/>
    <w:rsid w:val="003976E5"/>
    <w:rsid w:val="00397750"/>
    <w:rsid w:val="00397783"/>
    <w:rsid w:val="00397796"/>
    <w:rsid w:val="0039791E"/>
    <w:rsid w:val="00397BB7"/>
    <w:rsid w:val="00397DCD"/>
    <w:rsid w:val="00397F1D"/>
    <w:rsid w:val="003A0810"/>
    <w:rsid w:val="003A08E7"/>
    <w:rsid w:val="003A0B8B"/>
    <w:rsid w:val="003A0BFE"/>
    <w:rsid w:val="003A0DC4"/>
    <w:rsid w:val="003A0EA8"/>
    <w:rsid w:val="003A0EF4"/>
    <w:rsid w:val="003A10FB"/>
    <w:rsid w:val="003A1212"/>
    <w:rsid w:val="003A1392"/>
    <w:rsid w:val="003A1435"/>
    <w:rsid w:val="003A14AD"/>
    <w:rsid w:val="003A1713"/>
    <w:rsid w:val="003A1958"/>
    <w:rsid w:val="003A1BF8"/>
    <w:rsid w:val="003A1C44"/>
    <w:rsid w:val="003A1CC2"/>
    <w:rsid w:val="003A1DE9"/>
    <w:rsid w:val="003A1E3C"/>
    <w:rsid w:val="003A20B0"/>
    <w:rsid w:val="003A21F3"/>
    <w:rsid w:val="003A25CE"/>
    <w:rsid w:val="003A25EC"/>
    <w:rsid w:val="003A2785"/>
    <w:rsid w:val="003A27B1"/>
    <w:rsid w:val="003A2932"/>
    <w:rsid w:val="003A2A7A"/>
    <w:rsid w:val="003A2B47"/>
    <w:rsid w:val="003A2BF8"/>
    <w:rsid w:val="003A2C41"/>
    <w:rsid w:val="003A2DFA"/>
    <w:rsid w:val="003A2FD0"/>
    <w:rsid w:val="003A2FD8"/>
    <w:rsid w:val="003A3062"/>
    <w:rsid w:val="003A3111"/>
    <w:rsid w:val="003A3846"/>
    <w:rsid w:val="003A3A38"/>
    <w:rsid w:val="003A3AB8"/>
    <w:rsid w:val="003A3F16"/>
    <w:rsid w:val="003A46C3"/>
    <w:rsid w:val="003A473A"/>
    <w:rsid w:val="003A4876"/>
    <w:rsid w:val="003A48BA"/>
    <w:rsid w:val="003A48F5"/>
    <w:rsid w:val="003A4EDC"/>
    <w:rsid w:val="003A525E"/>
    <w:rsid w:val="003A5304"/>
    <w:rsid w:val="003A5369"/>
    <w:rsid w:val="003A5D8A"/>
    <w:rsid w:val="003A60DE"/>
    <w:rsid w:val="003A617D"/>
    <w:rsid w:val="003A6226"/>
    <w:rsid w:val="003A630D"/>
    <w:rsid w:val="003A6319"/>
    <w:rsid w:val="003A633B"/>
    <w:rsid w:val="003A651A"/>
    <w:rsid w:val="003A661E"/>
    <w:rsid w:val="003A699A"/>
    <w:rsid w:val="003A6C85"/>
    <w:rsid w:val="003A6D8B"/>
    <w:rsid w:val="003A6E22"/>
    <w:rsid w:val="003A6E26"/>
    <w:rsid w:val="003A705C"/>
    <w:rsid w:val="003A7210"/>
    <w:rsid w:val="003A7380"/>
    <w:rsid w:val="003A742D"/>
    <w:rsid w:val="003A7BDB"/>
    <w:rsid w:val="003A7C62"/>
    <w:rsid w:val="003A7E12"/>
    <w:rsid w:val="003A7F25"/>
    <w:rsid w:val="003B02FE"/>
    <w:rsid w:val="003B0BE2"/>
    <w:rsid w:val="003B0CA7"/>
    <w:rsid w:val="003B0D2D"/>
    <w:rsid w:val="003B0E33"/>
    <w:rsid w:val="003B1104"/>
    <w:rsid w:val="003B12CD"/>
    <w:rsid w:val="003B17CB"/>
    <w:rsid w:val="003B1889"/>
    <w:rsid w:val="003B188C"/>
    <w:rsid w:val="003B1B35"/>
    <w:rsid w:val="003B1C57"/>
    <w:rsid w:val="003B2694"/>
    <w:rsid w:val="003B299F"/>
    <w:rsid w:val="003B2D7D"/>
    <w:rsid w:val="003B2DB4"/>
    <w:rsid w:val="003B2EF7"/>
    <w:rsid w:val="003B32F3"/>
    <w:rsid w:val="003B334A"/>
    <w:rsid w:val="003B35C8"/>
    <w:rsid w:val="003B3660"/>
    <w:rsid w:val="003B37C3"/>
    <w:rsid w:val="003B385F"/>
    <w:rsid w:val="003B3AA7"/>
    <w:rsid w:val="003B41A6"/>
    <w:rsid w:val="003B423C"/>
    <w:rsid w:val="003B471D"/>
    <w:rsid w:val="003B4732"/>
    <w:rsid w:val="003B48B3"/>
    <w:rsid w:val="003B4ABF"/>
    <w:rsid w:val="003B4B27"/>
    <w:rsid w:val="003B4BC9"/>
    <w:rsid w:val="003B4C31"/>
    <w:rsid w:val="003B4D49"/>
    <w:rsid w:val="003B4F23"/>
    <w:rsid w:val="003B50D2"/>
    <w:rsid w:val="003B52F7"/>
    <w:rsid w:val="003B56A5"/>
    <w:rsid w:val="003B5767"/>
    <w:rsid w:val="003B59DC"/>
    <w:rsid w:val="003B5C5B"/>
    <w:rsid w:val="003B5DF0"/>
    <w:rsid w:val="003B606B"/>
    <w:rsid w:val="003B62B4"/>
    <w:rsid w:val="003B638B"/>
    <w:rsid w:val="003B641C"/>
    <w:rsid w:val="003B683F"/>
    <w:rsid w:val="003B6929"/>
    <w:rsid w:val="003B6C6E"/>
    <w:rsid w:val="003B6D20"/>
    <w:rsid w:val="003B6FCA"/>
    <w:rsid w:val="003B73A1"/>
    <w:rsid w:val="003B73CD"/>
    <w:rsid w:val="003B76E2"/>
    <w:rsid w:val="003B783A"/>
    <w:rsid w:val="003B78FE"/>
    <w:rsid w:val="003B7AF4"/>
    <w:rsid w:val="003B7C9E"/>
    <w:rsid w:val="003B7E5B"/>
    <w:rsid w:val="003B7E78"/>
    <w:rsid w:val="003B7ECB"/>
    <w:rsid w:val="003C0253"/>
    <w:rsid w:val="003C03A3"/>
    <w:rsid w:val="003C073B"/>
    <w:rsid w:val="003C09B4"/>
    <w:rsid w:val="003C1010"/>
    <w:rsid w:val="003C13BF"/>
    <w:rsid w:val="003C14C9"/>
    <w:rsid w:val="003C1659"/>
    <w:rsid w:val="003C18DE"/>
    <w:rsid w:val="003C1915"/>
    <w:rsid w:val="003C1B11"/>
    <w:rsid w:val="003C1FB3"/>
    <w:rsid w:val="003C23A7"/>
    <w:rsid w:val="003C243D"/>
    <w:rsid w:val="003C25C5"/>
    <w:rsid w:val="003C2625"/>
    <w:rsid w:val="003C26D6"/>
    <w:rsid w:val="003C273F"/>
    <w:rsid w:val="003C2807"/>
    <w:rsid w:val="003C29DA"/>
    <w:rsid w:val="003C2B49"/>
    <w:rsid w:val="003C2D67"/>
    <w:rsid w:val="003C2F44"/>
    <w:rsid w:val="003C30A8"/>
    <w:rsid w:val="003C30FC"/>
    <w:rsid w:val="003C3236"/>
    <w:rsid w:val="003C33CB"/>
    <w:rsid w:val="003C3820"/>
    <w:rsid w:val="003C387D"/>
    <w:rsid w:val="003C3C94"/>
    <w:rsid w:val="003C3CDB"/>
    <w:rsid w:val="003C3E7D"/>
    <w:rsid w:val="003C3E8D"/>
    <w:rsid w:val="003C3E97"/>
    <w:rsid w:val="003C3EC1"/>
    <w:rsid w:val="003C463C"/>
    <w:rsid w:val="003C4819"/>
    <w:rsid w:val="003C4AC8"/>
    <w:rsid w:val="003C4BB7"/>
    <w:rsid w:val="003C4BC3"/>
    <w:rsid w:val="003C4C4B"/>
    <w:rsid w:val="003C4E48"/>
    <w:rsid w:val="003C4FB8"/>
    <w:rsid w:val="003C53FC"/>
    <w:rsid w:val="003C55C1"/>
    <w:rsid w:val="003C5D1C"/>
    <w:rsid w:val="003C5F74"/>
    <w:rsid w:val="003C60C1"/>
    <w:rsid w:val="003C63F2"/>
    <w:rsid w:val="003C64DF"/>
    <w:rsid w:val="003C6533"/>
    <w:rsid w:val="003C6993"/>
    <w:rsid w:val="003C69D3"/>
    <w:rsid w:val="003C6BDA"/>
    <w:rsid w:val="003C6CCD"/>
    <w:rsid w:val="003C6E8F"/>
    <w:rsid w:val="003C6F92"/>
    <w:rsid w:val="003C7257"/>
    <w:rsid w:val="003C741A"/>
    <w:rsid w:val="003C7556"/>
    <w:rsid w:val="003C7677"/>
    <w:rsid w:val="003C7863"/>
    <w:rsid w:val="003C794A"/>
    <w:rsid w:val="003C79E4"/>
    <w:rsid w:val="003C7AFE"/>
    <w:rsid w:val="003C7CC2"/>
    <w:rsid w:val="003C7D5D"/>
    <w:rsid w:val="003C7D99"/>
    <w:rsid w:val="003C7EB1"/>
    <w:rsid w:val="003C7FCB"/>
    <w:rsid w:val="003D0214"/>
    <w:rsid w:val="003D03EF"/>
    <w:rsid w:val="003D049E"/>
    <w:rsid w:val="003D0573"/>
    <w:rsid w:val="003D06C3"/>
    <w:rsid w:val="003D07ED"/>
    <w:rsid w:val="003D08E1"/>
    <w:rsid w:val="003D093E"/>
    <w:rsid w:val="003D0BF8"/>
    <w:rsid w:val="003D12BA"/>
    <w:rsid w:val="003D14F7"/>
    <w:rsid w:val="003D151B"/>
    <w:rsid w:val="003D16DA"/>
    <w:rsid w:val="003D17B3"/>
    <w:rsid w:val="003D1D2C"/>
    <w:rsid w:val="003D1D61"/>
    <w:rsid w:val="003D20CF"/>
    <w:rsid w:val="003D271B"/>
    <w:rsid w:val="003D2949"/>
    <w:rsid w:val="003D2AAC"/>
    <w:rsid w:val="003D2E5D"/>
    <w:rsid w:val="003D2E62"/>
    <w:rsid w:val="003D2F4D"/>
    <w:rsid w:val="003D3698"/>
    <w:rsid w:val="003D36CF"/>
    <w:rsid w:val="003D3AE3"/>
    <w:rsid w:val="003D3B51"/>
    <w:rsid w:val="003D4290"/>
    <w:rsid w:val="003D4FBE"/>
    <w:rsid w:val="003D51EA"/>
    <w:rsid w:val="003D5487"/>
    <w:rsid w:val="003D54A3"/>
    <w:rsid w:val="003D5645"/>
    <w:rsid w:val="003D57FC"/>
    <w:rsid w:val="003D5B0F"/>
    <w:rsid w:val="003D5F17"/>
    <w:rsid w:val="003D5F6E"/>
    <w:rsid w:val="003D615C"/>
    <w:rsid w:val="003D61F8"/>
    <w:rsid w:val="003D64FC"/>
    <w:rsid w:val="003D6740"/>
    <w:rsid w:val="003D6A41"/>
    <w:rsid w:val="003D6B2B"/>
    <w:rsid w:val="003D6B63"/>
    <w:rsid w:val="003D6BA4"/>
    <w:rsid w:val="003D6FB6"/>
    <w:rsid w:val="003D7140"/>
    <w:rsid w:val="003D75FA"/>
    <w:rsid w:val="003D783B"/>
    <w:rsid w:val="003D79A9"/>
    <w:rsid w:val="003D7BC7"/>
    <w:rsid w:val="003D7E01"/>
    <w:rsid w:val="003E0149"/>
    <w:rsid w:val="003E01C5"/>
    <w:rsid w:val="003E0203"/>
    <w:rsid w:val="003E038E"/>
    <w:rsid w:val="003E0415"/>
    <w:rsid w:val="003E0625"/>
    <w:rsid w:val="003E06DF"/>
    <w:rsid w:val="003E08FC"/>
    <w:rsid w:val="003E0A7A"/>
    <w:rsid w:val="003E0A92"/>
    <w:rsid w:val="003E0ADA"/>
    <w:rsid w:val="003E0CC4"/>
    <w:rsid w:val="003E0D24"/>
    <w:rsid w:val="003E0D25"/>
    <w:rsid w:val="003E0D6C"/>
    <w:rsid w:val="003E1068"/>
    <w:rsid w:val="003E13AD"/>
    <w:rsid w:val="003E14F2"/>
    <w:rsid w:val="003E1757"/>
    <w:rsid w:val="003E1811"/>
    <w:rsid w:val="003E189C"/>
    <w:rsid w:val="003E18F5"/>
    <w:rsid w:val="003E1AF4"/>
    <w:rsid w:val="003E1B81"/>
    <w:rsid w:val="003E1C9F"/>
    <w:rsid w:val="003E203E"/>
    <w:rsid w:val="003E23FA"/>
    <w:rsid w:val="003E24D3"/>
    <w:rsid w:val="003E24F8"/>
    <w:rsid w:val="003E25CA"/>
    <w:rsid w:val="003E2896"/>
    <w:rsid w:val="003E2998"/>
    <w:rsid w:val="003E2C40"/>
    <w:rsid w:val="003E2CD0"/>
    <w:rsid w:val="003E2D10"/>
    <w:rsid w:val="003E2DDD"/>
    <w:rsid w:val="003E33FF"/>
    <w:rsid w:val="003E34B9"/>
    <w:rsid w:val="003E3534"/>
    <w:rsid w:val="003E35CC"/>
    <w:rsid w:val="003E366A"/>
    <w:rsid w:val="003E36ED"/>
    <w:rsid w:val="003E3A7F"/>
    <w:rsid w:val="003E3B61"/>
    <w:rsid w:val="003E3C72"/>
    <w:rsid w:val="003E3C8A"/>
    <w:rsid w:val="003E3D09"/>
    <w:rsid w:val="003E3D61"/>
    <w:rsid w:val="003E3F0E"/>
    <w:rsid w:val="003E41FA"/>
    <w:rsid w:val="003E424C"/>
    <w:rsid w:val="003E42E4"/>
    <w:rsid w:val="003E46DE"/>
    <w:rsid w:val="003E47B2"/>
    <w:rsid w:val="003E4B5C"/>
    <w:rsid w:val="003E4F73"/>
    <w:rsid w:val="003E4F9C"/>
    <w:rsid w:val="003E4FA6"/>
    <w:rsid w:val="003E5002"/>
    <w:rsid w:val="003E5142"/>
    <w:rsid w:val="003E54E7"/>
    <w:rsid w:val="003E5623"/>
    <w:rsid w:val="003E5AB1"/>
    <w:rsid w:val="003E602B"/>
    <w:rsid w:val="003E6920"/>
    <w:rsid w:val="003E6C01"/>
    <w:rsid w:val="003E6C25"/>
    <w:rsid w:val="003E6DED"/>
    <w:rsid w:val="003E6E96"/>
    <w:rsid w:val="003E6F42"/>
    <w:rsid w:val="003E7523"/>
    <w:rsid w:val="003E754E"/>
    <w:rsid w:val="003E791E"/>
    <w:rsid w:val="003E7C86"/>
    <w:rsid w:val="003F00FD"/>
    <w:rsid w:val="003F0118"/>
    <w:rsid w:val="003F06E0"/>
    <w:rsid w:val="003F0865"/>
    <w:rsid w:val="003F08D2"/>
    <w:rsid w:val="003F099C"/>
    <w:rsid w:val="003F0ECA"/>
    <w:rsid w:val="003F0EF2"/>
    <w:rsid w:val="003F1402"/>
    <w:rsid w:val="003F1667"/>
    <w:rsid w:val="003F1AAD"/>
    <w:rsid w:val="003F1E43"/>
    <w:rsid w:val="003F206C"/>
    <w:rsid w:val="003F2D7B"/>
    <w:rsid w:val="003F2DC4"/>
    <w:rsid w:val="003F3240"/>
    <w:rsid w:val="003F3256"/>
    <w:rsid w:val="003F3423"/>
    <w:rsid w:val="003F3895"/>
    <w:rsid w:val="003F38DC"/>
    <w:rsid w:val="003F3A9D"/>
    <w:rsid w:val="003F3B98"/>
    <w:rsid w:val="003F3BE2"/>
    <w:rsid w:val="003F4016"/>
    <w:rsid w:val="003F4156"/>
    <w:rsid w:val="003F41B9"/>
    <w:rsid w:val="003F45FC"/>
    <w:rsid w:val="003F4A17"/>
    <w:rsid w:val="003F4EDB"/>
    <w:rsid w:val="003F507A"/>
    <w:rsid w:val="003F5130"/>
    <w:rsid w:val="003F5325"/>
    <w:rsid w:val="003F57F6"/>
    <w:rsid w:val="003F5932"/>
    <w:rsid w:val="003F5976"/>
    <w:rsid w:val="003F5A88"/>
    <w:rsid w:val="003F5ABA"/>
    <w:rsid w:val="003F5B4C"/>
    <w:rsid w:val="003F5E2E"/>
    <w:rsid w:val="003F6470"/>
    <w:rsid w:val="003F6ABB"/>
    <w:rsid w:val="003F6FC5"/>
    <w:rsid w:val="003F7105"/>
    <w:rsid w:val="003F72D3"/>
    <w:rsid w:val="003F75DA"/>
    <w:rsid w:val="003F791B"/>
    <w:rsid w:val="003F7D4B"/>
    <w:rsid w:val="003F7E6F"/>
    <w:rsid w:val="003F7E9F"/>
    <w:rsid w:val="00400385"/>
    <w:rsid w:val="004004CB"/>
    <w:rsid w:val="0040053C"/>
    <w:rsid w:val="0040067E"/>
    <w:rsid w:val="0040073C"/>
    <w:rsid w:val="00400DEE"/>
    <w:rsid w:val="00400E27"/>
    <w:rsid w:val="00400FCE"/>
    <w:rsid w:val="00401194"/>
    <w:rsid w:val="00401671"/>
    <w:rsid w:val="004016AE"/>
    <w:rsid w:val="00401758"/>
    <w:rsid w:val="004017E6"/>
    <w:rsid w:val="00401899"/>
    <w:rsid w:val="004018F1"/>
    <w:rsid w:val="00401B7D"/>
    <w:rsid w:val="00401FB6"/>
    <w:rsid w:val="004021FF"/>
    <w:rsid w:val="0040227F"/>
    <w:rsid w:val="00402410"/>
    <w:rsid w:val="00402622"/>
    <w:rsid w:val="00402682"/>
    <w:rsid w:val="004028CF"/>
    <w:rsid w:val="0040297E"/>
    <w:rsid w:val="00402995"/>
    <w:rsid w:val="004029FF"/>
    <w:rsid w:val="00402A95"/>
    <w:rsid w:val="00402C95"/>
    <w:rsid w:val="004030ED"/>
    <w:rsid w:val="00403433"/>
    <w:rsid w:val="00403931"/>
    <w:rsid w:val="0040397B"/>
    <w:rsid w:val="00403C72"/>
    <w:rsid w:val="00403D07"/>
    <w:rsid w:val="00403F00"/>
    <w:rsid w:val="0040429A"/>
    <w:rsid w:val="004042E0"/>
    <w:rsid w:val="00404342"/>
    <w:rsid w:val="00404626"/>
    <w:rsid w:val="00404772"/>
    <w:rsid w:val="004048A9"/>
    <w:rsid w:val="00404A38"/>
    <w:rsid w:val="00404C25"/>
    <w:rsid w:val="00404EA5"/>
    <w:rsid w:val="0040506A"/>
    <w:rsid w:val="004051F8"/>
    <w:rsid w:val="00405491"/>
    <w:rsid w:val="0040564D"/>
    <w:rsid w:val="00405780"/>
    <w:rsid w:val="00405878"/>
    <w:rsid w:val="004058CE"/>
    <w:rsid w:val="004058DD"/>
    <w:rsid w:val="004059BD"/>
    <w:rsid w:val="00406122"/>
    <w:rsid w:val="0040636D"/>
    <w:rsid w:val="0040663B"/>
    <w:rsid w:val="004068AA"/>
    <w:rsid w:val="004068FA"/>
    <w:rsid w:val="004069A9"/>
    <w:rsid w:val="00406C54"/>
    <w:rsid w:val="00406F04"/>
    <w:rsid w:val="00406F75"/>
    <w:rsid w:val="00407037"/>
    <w:rsid w:val="00407076"/>
    <w:rsid w:val="00407164"/>
    <w:rsid w:val="004073E1"/>
    <w:rsid w:val="00407641"/>
    <w:rsid w:val="0040792D"/>
    <w:rsid w:val="004079DE"/>
    <w:rsid w:val="00407DD1"/>
    <w:rsid w:val="00407E9D"/>
    <w:rsid w:val="00407F4B"/>
    <w:rsid w:val="004101F6"/>
    <w:rsid w:val="00410543"/>
    <w:rsid w:val="0041056F"/>
    <w:rsid w:val="004109DD"/>
    <w:rsid w:val="00410CEF"/>
    <w:rsid w:val="00410DBF"/>
    <w:rsid w:val="00410E14"/>
    <w:rsid w:val="00410E61"/>
    <w:rsid w:val="00410F14"/>
    <w:rsid w:val="004115D6"/>
    <w:rsid w:val="00411AF3"/>
    <w:rsid w:val="00411D89"/>
    <w:rsid w:val="004122C0"/>
    <w:rsid w:val="00412DF3"/>
    <w:rsid w:val="004130D7"/>
    <w:rsid w:val="004131CE"/>
    <w:rsid w:val="004131D2"/>
    <w:rsid w:val="004132E1"/>
    <w:rsid w:val="004133C2"/>
    <w:rsid w:val="004133FF"/>
    <w:rsid w:val="00413721"/>
    <w:rsid w:val="00413A57"/>
    <w:rsid w:val="00414258"/>
    <w:rsid w:val="004145A8"/>
    <w:rsid w:val="00414634"/>
    <w:rsid w:val="004147D5"/>
    <w:rsid w:val="00414843"/>
    <w:rsid w:val="00414A1E"/>
    <w:rsid w:val="00414A56"/>
    <w:rsid w:val="00414BBC"/>
    <w:rsid w:val="0041541C"/>
    <w:rsid w:val="00415544"/>
    <w:rsid w:val="004155A5"/>
    <w:rsid w:val="00415953"/>
    <w:rsid w:val="00415BA7"/>
    <w:rsid w:val="00415DAF"/>
    <w:rsid w:val="00416928"/>
    <w:rsid w:val="00416D67"/>
    <w:rsid w:val="00416FA0"/>
    <w:rsid w:val="0041718F"/>
    <w:rsid w:val="004175BA"/>
    <w:rsid w:val="00417994"/>
    <w:rsid w:val="00417BA9"/>
    <w:rsid w:val="00417C45"/>
    <w:rsid w:val="00420242"/>
    <w:rsid w:val="00420312"/>
    <w:rsid w:val="004204FE"/>
    <w:rsid w:val="00420540"/>
    <w:rsid w:val="00420A13"/>
    <w:rsid w:val="00420B27"/>
    <w:rsid w:val="00420CBD"/>
    <w:rsid w:val="00420CD5"/>
    <w:rsid w:val="00420EA6"/>
    <w:rsid w:val="004210F2"/>
    <w:rsid w:val="00421322"/>
    <w:rsid w:val="00421BFC"/>
    <w:rsid w:val="00421C40"/>
    <w:rsid w:val="00421CEE"/>
    <w:rsid w:val="0042215B"/>
    <w:rsid w:val="0042238B"/>
    <w:rsid w:val="004224D8"/>
    <w:rsid w:val="0042290B"/>
    <w:rsid w:val="00423031"/>
    <w:rsid w:val="0042345D"/>
    <w:rsid w:val="004234A2"/>
    <w:rsid w:val="0042355D"/>
    <w:rsid w:val="004238B1"/>
    <w:rsid w:val="00423CB8"/>
    <w:rsid w:val="004240E2"/>
    <w:rsid w:val="0042429B"/>
    <w:rsid w:val="0042429C"/>
    <w:rsid w:val="004245CD"/>
    <w:rsid w:val="0042464E"/>
    <w:rsid w:val="004249A3"/>
    <w:rsid w:val="00424A9C"/>
    <w:rsid w:val="00424C1B"/>
    <w:rsid w:val="00424ED6"/>
    <w:rsid w:val="00424EDA"/>
    <w:rsid w:val="00424EFE"/>
    <w:rsid w:val="00425430"/>
    <w:rsid w:val="00425448"/>
    <w:rsid w:val="00425509"/>
    <w:rsid w:val="0042551E"/>
    <w:rsid w:val="00425679"/>
    <w:rsid w:val="004257A1"/>
    <w:rsid w:val="004259C7"/>
    <w:rsid w:val="00425A90"/>
    <w:rsid w:val="00425B9F"/>
    <w:rsid w:val="0042618B"/>
    <w:rsid w:val="00426305"/>
    <w:rsid w:val="0042641B"/>
    <w:rsid w:val="004264A7"/>
    <w:rsid w:val="00426560"/>
    <w:rsid w:val="00426792"/>
    <w:rsid w:val="00426BA6"/>
    <w:rsid w:val="00427193"/>
    <w:rsid w:val="004271C0"/>
    <w:rsid w:val="0042726A"/>
    <w:rsid w:val="004272D6"/>
    <w:rsid w:val="004273C9"/>
    <w:rsid w:val="00427418"/>
    <w:rsid w:val="00427419"/>
    <w:rsid w:val="00430544"/>
    <w:rsid w:val="0043081D"/>
    <w:rsid w:val="004308A1"/>
    <w:rsid w:val="00430C09"/>
    <w:rsid w:val="00430C90"/>
    <w:rsid w:val="00430DE7"/>
    <w:rsid w:val="00430E2C"/>
    <w:rsid w:val="00430FC1"/>
    <w:rsid w:val="00431237"/>
    <w:rsid w:val="00431329"/>
    <w:rsid w:val="00431AB3"/>
    <w:rsid w:val="00431BE6"/>
    <w:rsid w:val="00431CCD"/>
    <w:rsid w:val="0043207C"/>
    <w:rsid w:val="00432744"/>
    <w:rsid w:val="00432809"/>
    <w:rsid w:val="00432A6B"/>
    <w:rsid w:val="00432B27"/>
    <w:rsid w:val="00432BE6"/>
    <w:rsid w:val="004330B4"/>
    <w:rsid w:val="004332CC"/>
    <w:rsid w:val="004335FA"/>
    <w:rsid w:val="00433621"/>
    <w:rsid w:val="004336D0"/>
    <w:rsid w:val="00433708"/>
    <w:rsid w:val="004339CD"/>
    <w:rsid w:val="00433B96"/>
    <w:rsid w:val="00433DD5"/>
    <w:rsid w:val="00433E1B"/>
    <w:rsid w:val="00433FE8"/>
    <w:rsid w:val="00434351"/>
    <w:rsid w:val="00434584"/>
    <w:rsid w:val="00434780"/>
    <w:rsid w:val="004349C3"/>
    <w:rsid w:val="00434B8E"/>
    <w:rsid w:val="00434CA0"/>
    <w:rsid w:val="00434E89"/>
    <w:rsid w:val="004350D5"/>
    <w:rsid w:val="0043524F"/>
    <w:rsid w:val="00435527"/>
    <w:rsid w:val="00435B51"/>
    <w:rsid w:val="00435B53"/>
    <w:rsid w:val="00435B87"/>
    <w:rsid w:val="00435C19"/>
    <w:rsid w:val="00435DBE"/>
    <w:rsid w:val="004361D7"/>
    <w:rsid w:val="004367B8"/>
    <w:rsid w:val="004367BF"/>
    <w:rsid w:val="0043690F"/>
    <w:rsid w:val="00437199"/>
    <w:rsid w:val="0043728C"/>
    <w:rsid w:val="0043740F"/>
    <w:rsid w:val="004374BC"/>
    <w:rsid w:val="004375AB"/>
    <w:rsid w:val="00437770"/>
    <w:rsid w:val="00437C2E"/>
    <w:rsid w:val="00437C93"/>
    <w:rsid w:val="00437D5B"/>
    <w:rsid w:val="00437E67"/>
    <w:rsid w:val="00440075"/>
    <w:rsid w:val="00440222"/>
    <w:rsid w:val="004405EC"/>
    <w:rsid w:val="0044086D"/>
    <w:rsid w:val="0044096C"/>
    <w:rsid w:val="00440AD4"/>
    <w:rsid w:val="0044116D"/>
    <w:rsid w:val="0044134F"/>
    <w:rsid w:val="004413DA"/>
    <w:rsid w:val="004413F7"/>
    <w:rsid w:val="00441461"/>
    <w:rsid w:val="004415C9"/>
    <w:rsid w:val="00441921"/>
    <w:rsid w:val="00441C34"/>
    <w:rsid w:val="00441E0F"/>
    <w:rsid w:val="00441E8F"/>
    <w:rsid w:val="00441FB4"/>
    <w:rsid w:val="00442149"/>
    <w:rsid w:val="00442516"/>
    <w:rsid w:val="004425FF"/>
    <w:rsid w:val="00442826"/>
    <w:rsid w:val="00442DE9"/>
    <w:rsid w:val="00443390"/>
    <w:rsid w:val="0044348B"/>
    <w:rsid w:val="004434D7"/>
    <w:rsid w:val="00443CD6"/>
    <w:rsid w:val="00443CF5"/>
    <w:rsid w:val="00443DF1"/>
    <w:rsid w:val="00443F1D"/>
    <w:rsid w:val="00444267"/>
    <w:rsid w:val="00444287"/>
    <w:rsid w:val="0044438A"/>
    <w:rsid w:val="004444C8"/>
    <w:rsid w:val="00444500"/>
    <w:rsid w:val="00444A26"/>
    <w:rsid w:val="00444B69"/>
    <w:rsid w:val="00444DA1"/>
    <w:rsid w:val="00444E4F"/>
    <w:rsid w:val="004451AE"/>
    <w:rsid w:val="004452A2"/>
    <w:rsid w:val="004453BA"/>
    <w:rsid w:val="00445405"/>
    <w:rsid w:val="00445507"/>
    <w:rsid w:val="00445577"/>
    <w:rsid w:val="00445EE8"/>
    <w:rsid w:val="00445F24"/>
    <w:rsid w:val="00446269"/>
    <w:rsid w:val="004466C7"/>
    <w:rsid w:val="00446E09"/>
    <w:rsid w:val="004472DA"/>
    <w:rsid w:val="004478A7"/>
    <w:rsid w:val="00447C45"/>
    <w:rsid w:val="00447CC9"/>
    <w:rsid w:val="00447DB3"/>
    <w:rsid w:val="0045024D"/>
    <w:rsid w:val="004502E7"/>
    <w:rsid w:val="004508C3"/>
    <w:rsid w:val="00450926"/>
    <w:rsid w:val="00450B8A"/>
    <w:rsid w:val="00450BB5"/>
    <w:rsid w:val="00450D84"/>
    <w:rsid w:val="00450E0C"/>
    <w:rsid w:val="00450EBE"/>
    <w:rsid w:val="00450F19"/>
    <w:rsid w:val="00451193"/>
    <w:rsid w:val="00451479"/>
    <w:rsid w:val="0045148E"/>
    <w:rsid w:val="004514CB"/>
    <w:rsid w:val="0045154A"/>
    <w:rsid w:val="0045167B"/>
    <w:rsid w:val="00451738"/>
    <w:rsid w:val="004517F7"/>
    <w:rsid w:val="00451B00"/>
    <w:rsid w:val="00451D6D"/>
    <w:rsid w:val="0045235E"/>
    <w:rsid w:val="0045251B"/>
    <w:rsid w:val="0045251F"/>
    <w:rsid w:val="004525A5"/>
    <w:rsid w:val="00452A90"/>
    <w:rsid w:val="00452C29"/>
    <w:rsid w:val="00452D28"/>
    <w:rsid w:val="00452E0A"/>
    <w:rsid w:val="00452E36"/>
    <w:rsid w:val="00452EB2"/>
    <w:rsid w:val="00452FD8"/>
    <w:rsid w:val="004533E0"/>
    <w:rsid w:val="0045344B"/>
    <w:rsid w:val="00453466"/>
    <w:rsid w:val="00453783"/>
    <w:rsid w:val="00453887"/>
    <w:rsid w:val="0045422E"/>
    <w:rsid w:val="00454394"/>
    <w:rsid w:val="004543F1"/>
    <w:rsid w:val="004547E4"/>
    <w:rsid w:val="0045491C"/>
    <w:rsid w:val="00454CBD"/>
    <w:rsid w:val="00454EEB"/>
    <w:rsid w:val="0045503E"/>
    <w:rsid w:val="004550BD"/>
    <w:rsid w:val="0045529B"/>
    <w:rsid w:val="004553A2"/>
    <w:rsid w:val="004553BD"/>
    <w:rsid w:val="004554E7"/>
    <w:rsid w:val="00455765"/>
    <w:rsid w:val="00455952"/>
    <w:rsid w:val="00455B32"/>
    <w:rsid w:val="00455ECD"/>
    <w:rsid w:val="00455ECF"/>
    <w:rsid w:val="0045603D"/>
    <w:rsid w:val="00456316"/>
    <w:rsid w:val="00456383"/>
    <w:rsid w:val="004564F6"/>
    <w:rsid w:val="0045657D"/>
    <w:rsid w:val="004566A0"/>
    <w:rsid w:val="00456B27"/>
    <w:rsid w:val="00456F81"/>
    <w:rsid w:val="00456FC9"/>
    <w:rsid w:val="004576BA"/>
    <w:rsid w:val="004576C0"/>
    <w:rsid w:val="004576D4"/>
    <w:rsid w:val="004578DF"/>
    <w:rsid w:val="00457C6B"/>
    <w:rsid w:val="00457D28"/>
    <w:rsid w:val="00457FF4"/>
    <w:rsid w:val="0046003C"/>
    <w:rsid w:val="0046004F"/>
    <w:rsid w:val="004602AC"/>
    <w:rsid w:val="004605C7"/>
    <w:rsid w:val="00460612"/>
    <w:rsid w:val="004609BD"/>
    <w:rsid w:val="00460ADD"/>
    <w:rsid w:val="00460B9A"/>
    <w:rsid w:val="00460BF9"/>
    <w:rsid w:val="00460CCA"/>
    <w:rsid w:val="00460D65"/>
    <w:rsid w:val="00460F10"/>
    <w:rsid w:val="00460FEE"/>
    <w:rsid w:val="004615AA"/>
    <w:rsid w:val="0046171C"/>
    <w:rsid w:val="00461828"/>
    <w:rsid w:val="00461888"/>
    <w:rsid w:val="004618EC"/>
    <w:rsid w:val="00461A3A"/>
    <w:rsid w:val="00461B1D"/>
    <w:rsid w:val="00461C04"/>
    <w:rsid w:val="00461E43"/>
    <w:rsid w:val="00461EA2"/>
    <w:rsid w:val="00461FA8"/>
    <w:rsid w:val="00461FF3"/>
    <w:rsid w:val="00462046"/>
    <w:rsid w:val="004623AD"/>
    <w:rsid w:val="0046242F"/>
    <w:rsid w:val="004627F1"/>
    <w:rsid w:val="00462D24"/>
    <w:rsid w:val="00463626"/>
    <w:rsid w:val="00463A44"/>
    <w:rsid w:val="00463B87"/>
    <w:rsid w:val="00464252"/>
    <w:rsid w:val="0046426F"/>
    <w:rsid w:val="0046459A"/>
    <w:rsid w:val="00464C67"/>
    <w:rsid w:val="00464D82"/>
    <w:rsid w:val="00464F83"/>
    <w:rsid w:val="0046504C"/>
    <w:rsid w:val="0046517D"/>
    <w:rsid w:val="004655B7"/>
    <w:rsid w:val="004657D0"/>
    <w:rsid w:val="00465982"/>
    <w:rsid w:val="00466057"/>
    <w:rsid w:val="00466100"/>
    <w:rsid w:val="004664AD"/>
    <w:rsid w:val="004666C8"/>
    <w:rsid w:val="00466BDC"/>
    <w:rsid w:val="00466DEC"/>
    <w:rsid w:val="00466F16"/>
    <w:rsid w:val="00466FEA"/>
    <w:rsid w:val="0046708F"/>
    <w:rsid w:val="00467172"/>
    <w:rsid w:val="0046718C"/>
    <w:rsid w:val="0046735B"/>
    <w:rsid w:val="00467524"/>
    <w:rsid w:val="00467717"/>
    <w:rsid w:val="004677DC"/>
    <w:rsid w:val="004677FD"/>
    <w:rsid w:val="004678B9"/>
    <w:rsid w:val="00467956"/>
    <w:rsid w:val="004679E3"/>
    <w:rsid w:val="00467AD5"/>
    <w:rsid w:val="00467B45"/>
    <w:rsid w:val="00467BDD"/>
    <w:rsid w:val="00467BF7"/>
    <w:rsid w:val="00467D5D"/>
    <w:rsid w:val="00467F94"/>
    <w:rsid w:val="0047004B"/>
    <w:rsid w:val="004701A2"/>
    <w:rsid w:val="00470339"/>
    <w:rsid w:val="00470398"/>
    <w:rsid w:val="00470444"/>
    <w:rsid w:val="00470464"/>
    <w:rsid w:val="004704BB"/>
    <w:rsid w:val="004704E1"/>
    <w:rsid w:val="004708B6"/>
    <w:rsid w:val="00470A31"/>
    <w:rsid w:val="00470A37"/>
    <w:rsid w:val="00470A8C"/>
    <w:rsid w:val="00470A97"/>
    <w:rsid w:val="00470AC8"/>
    <w:rsid w:val="00470DCC"/>
    <w:rsid w:val="00470E45"/>
    <w:rsid w:val="00471073"/>
    <w:rsid w:val="00471091"/>
    <w:rsid w:val="004711F0"/>
    <w:rsid w:val="00471406"/>
    <w:rsid w:val="00471942"/>
    <w:rsid w:val="00471A3E"/>
    <w:rsid w:val="00471C60"/>
    <w:rsid w:val="00471DC9"/>
    <w:rsid w:val="00471EBB"/>
    <w:rsid w:val="00472115"/>
    <w:rsid w:val="00472224"/>
    <w:rsid w:val="004722DA"/>
    <w:rsid w:val="00472531"/>
    <w:rsid w:val="00472588"/>
    <w:rsid w:val="00472757"/>
    <w:rsid w:val="004727E8"/>
    <w:rsid w:val="00472A1F"/>
    <w:rsid w:val="00472AB5"/>
    <w:rsid w:val="00472BB2"/>
    <w:rsid w:val="00472C0F"/>
    <w:rsid w:val="00472EB5"/>
    <w:rsid w:val="004730CC"/>
    <w:rsid w:val="004730E6"/>
    <w:rsid w:val="004730FA"/>
    <w:rsid w:val="0047313A"/>
    <w:rsid w:val="00473330"/>
    <w:rsid w:val="0047370C"/>
    <w:rsid w:val="0047382A"/>
    <w:rsid w:val="00473C2C"/>
    <w:rsid w:val="00473CBE"/>
    <w:rsid w:val="00473D69"/>
    <w:rsid w:val="00473FD4"/>
    <w:rsid w:val="00473FEB"/>
    <w:rsid w:val="004740C1"/>
    <w:rsid w:val="004742D1"/>
    <w:rsid w:val="004745E7"/>
    <w:rsid w:val="0047466D"/>
    <w:rsid w:val="00474843"/>
    <w:rsid w:val="00474860"/>
    <w:rsid w:val="004748A2"/>
    <w:rsid w:val="00474B81"/>
    <w:rsid w:val="00474E5A"/>
    <w:rsid w:val="00474F61"/>
    <w:rsid w:val="00474FB9"/>
    <w:rsid w:val="00475449"/>
    <w:rsid w:val="004755F2"/>
    <w:rsid w:val="00475919"/>
    <w:rsid w:val="00475931"/>
    <w:rsid w:val="00475ADA"/>
    <w:rsid w:val="00475EA4"/>
    <w:rsid w:val="00476124"/>
    <w:rsid w:val="0047678A"/>
    <w:rsid w:val="004767A8"/>
    <w:rsid w:val="00476C24"/>
    <w:rsid w:val="00476E6A"/>
    <w:rsid w:val="00476F9B"/>
    <w:rsid w:val="00476FB9"/>
    <w:rsid w:val="004773D4"/>
    <w:rsid w:val="00477462"/>
    <w:rsid w:val="00477572"/>
    <w:rsid w:val="00477744"/>
    <w:rsid w:val="00477B22"/>
    <w:rsid w:val="00477F8B"/>
    <w:rsid w:val="00477FD1"/>
    <w:rsid w:val="004802BB"/>
    <w:rsid w:val="00480446"/>
    <w:rsid w:val="00480480"/>
    <w:rsid w:val="00480689"/>
    <w:rsid w:val="0048096F"/>
    <w:rsid w:val="00480D74"/>
    <w:rsid w:val="00480DC6"/>
    <w:rsid w:val="00481323"/>
    <w:rsid w:val="0048137A"/>
    <w:rsid w:val="004815C6"/>
    <w:rsid w:val="00481DC4"/>
    <w:rsid w:val="00481E96"/>
    <w:rsid w:val="00481ECF"/>
    <w:rsid w:val="00482134"/>
    <w:rsid w:val="00482222"/>
    <w:rsid w:val="004822E1"/>
    <w:rsid w:val="004825AE"/>
    <w:rsid w:val="00482817"/>
    <w:rsid w:val="00482C64"/>
    <w:rsid w:val="00482D9D"/>
    <w:rsid w:val="00482DAC"/>
    <w:rsid w:val="00483117"/>
    <w:rsid w:val="004831AC"/>
    <w:rsid w:val="004833F6"/>
    <w:rsid w:val="00483457"/>
    <w:rsid w:val="004836CB"/>
    <w:rsid w:val="00483765"/>
    <w:rsid w:val="00483A00"/>
    <w:rsid w:val="00483B17"/>
    <w:rsid w:val="00483C81"/>
    <w:rsid w:val="00483E57"/>
    <w:rsid w:val="0048443E"/>
    <w:rsid w:val="00484801"/>
    <w:rsid w:val="00484865"/>
    <w:rsid w:val="00484A2E"/>
    <w:rsid w:val="00484DF9"/>
    <w:rsid w:val="004853A0"/>
    <w:rsid w:val="0048542A"/>
    <w:rsid w:val="004854E6"/>
    <w:rsid w:val="00485811"/>
    <w:rsid w:val="00485885"/>
    <w:rsid w:val="00485922"/>
    <w:rsid w:val="00485AA2"/>
    <w:rsid w:val="00485ABD"/>
    <w:rsid w:val="00485ACB"/>
    <w:rsid w:val="00485B13"/>
    <w:rsid w:val="00485B15"/>
    <w:rsid w:val="00485BFC"/>
    <w:rsid w:val="00485DC1"/>
    <w:rsid w:val="0048601E"/>
    <w:rsid w:val="0048633E"/>
    <w:rsid w:val="004865E5"/>
    <w:rsid w:val="004865F8"/>
    <w:rsid w:val="00486705"/>
    <w:rsid w:val="00486819"/>
    <w:rsid w:val="00486A17"/>
    <w:rsid w:val="00486A40"/>
    <w:rsid w:val="00486BA9"/>
    <w:rsid w:val="00486CA0"/>
    <w:rsid w:val="00486CD6"/>
    <w:rsid w:val="00486EF4"/>
    <w:rsid w:val="004874DB"/>
    <w:rsid w:val="0048786E"/>
    <w:rsid w:val="0049004F"/>
    <w:rsid w:val="00490162"/>
    <w:rsid w:val="004901FB"/>
    <w:rsid w:val="00490336"/>
    <w:rsid w:val="0049066E"/>
    <w:rsid w:val="00490882"/>
    <w:rsid w:val="00490AA8"/>
    <w:rsid w:val="00490CE4"/>
    <w:rsid w:val="004912A8"/>
    <w:rsid w:val="004913AF"/>
    <w:rsid w:val="004918AC"/>
    <w:rsid w:val="0049197B"/>
    <w:rsid w:val="00491A70"/>
    <w:rsid w:val="00491B35"/>
    <w:rsid w:val="00491C0C"/>
    <w:rsid w:val="00491DD4"/>
    <w:rsid w:val="00491E5A"/>
    <w:rsid w:val="0049208F"/>
    <w:rsid w:val="0049219A"/>
    <w:rsid w:val="00492464"/>
    <w:rsid w:val="00492774"/>
    <w:rsid w:val="0049280E"/>
    <w:rsid w:val="00492929"/>
    <w:rsid w:val="004929E4"/>
    <w:rsid w:val="00492C2A"/>
    <w:rsid w:val="00492DF7"/>
    <w:rsid w:val="00493216"/>
    <w:rsid w:val="00493303"/>
    <w:rsid w:val="004934F9"/>
    <w:rsid w:val="00493535"/>
    <w:rsid w:val="004937FC"/>
    <w:rsid w:val="00493A60"/>
    <w:rsid w:val="00493FF3"/>
    <w:rsid w:val="0049421A"/>
    <w:rsid w:val="004943E7"/>
    <w:rsid w:val="0049453B"/>
    <w:rsid w:val="0049483E"/>
    <w:rsid w:val="0049488A"/>
    <w:rsid w:val="00494C25"/>
    <w:rsid w:val="00494CD6"/>
    <w:rsid w:val="00494DEE"/>
    <w:rsid w:val="00494F68"/>
    <w:rsid w:val="00494F85"/>
    <w:rsid w:val="00495028"/>
    <w:rsid w:val="00495339"/>
    <w:rsid w:val="004953A8"/>
    <w:rsid w:val="004956B0"/>
    <w:rsid w:val="00495A6C"/>
    <w:rsid w:val="00495AC1"/>
    <w:rsid w:val="00495C64"/>
    <w:rsid w:val="00495EAC"/>
    <w:rsid w:val="00495ECE"/>
    <w:rsid w:val="00496023"/>
    <w:rsid w:val="004960BE"/>
    <w:rsid w:val="00496170"/>
    <w:rsid w:val="00496238"/>
    <w:rsid w:val="00496258"/>
    <w:rsid w:val="004962B9"/>
    <w:rsid w:val="00496351"/>
    <w:rsid w:val="00496730"/>
    <w:rsid w:val="00496B96"/>
    <w:rsid w:val="00496C71"/>
    <w:rsid w:val="0049718F"/>
    <w:rsid w:val="004973AE"/>
    <w:rsid w:val="004974C8"/>
    <w:rsid w:val="00497665"/>
    <w:rsid w:val="004976FF"/>
    <w:rsid w:val="00497A23"/>
    <w:rsid w:val="004A0064"/>
    <w:rsid w:val="004A010A"/>
    <w:rsid w:val="004A03B5"/>
    <w:rsid w:val="004A0410"/>
    <w:rsid w:val="004A047E"/>
    <w:rsid w:val="004A0847"/>
    <w:rsid w:val="004A0989"/>
    <w:rsid w:val="004A0AC0"/>
    <w:rsid w:val="004A0B26"/>
    <w:rsid w:val="004A0FA8"/>
    <w:rsid w:val="004A0FB2"/>
    <w:rsid w:val="004A0FCE"/>
    <w:rsid w:val="004A10EF"/>
    <w:rsid w:val="004A115E"/>
    <w:rsid w:val="004A1248"/>
    <w:rsid w:val="004A1262"/>
    <w:rsid w:val="004A14CC"/>
    <w:rsid w:val="004A195A"/>
    <w:rsid w:val="004A1B10"/>
    <w:rsid w:val="004A1B44"/>
    <w:rsid w:val="004A1BA8"/>
    <w:rsid w:val="004A1BE8"/>
    <w:rsid w:val="004A1D0D"/>
    <w:rsid w:val="004A1ECC"/>
    <w:rsid w:val="004A1F06"/>
    <w:rsid w:val="004A2121"/>
    <w:rsid w:val="004A21B2"/>
    <w:rsid w:val="004A2683"/>
    <w:rsid w:val="004A2A83"/>
    <w:rsid w:val="004A307E"/>
    <w:rsid w:val="004A3687"/>
    <w:rsid w:val="004A3A90"/>
    <w:rsid w:val="004A3D01"/>
    <w:rsid w:val="004A3F4E"/>
    <w:rsid w:val="004A41F8"/>
    <w:rsid w:val="004A425A"/>
    <w:rsid w:val="004A4505"/>
    <w:rsid w:val="004A452F"/>
    <w:rsid w:val="004A456A"/>
    <w:rsid w:val="004A4982"/>
    <w:rsid w:val="004A4C17"/>
    <w:rsid w:val="004A4F2E"/>
    <w:rsid w:val="004A4FD0"/>
    <w:rsid w:val="004A54ED"/>
    <w:rsid w:val="004A5634"/>
    <w:rsid w:val="004A5676"/>
    <w:rsid w:val="004A5A10"/>
    <w:rsid w:val="004A5A24"/>
    <w:rsid w:val="004A5FAB"/>
    <w:rsid w:val="004A5FB3"/>
    <w:rsid w:val="004A6455"/>
    <w:rsid w:val="004A651F"/>
    <w:rsid w:val="004A666E"/>
    <w:rsid w:val="004A6685"/>
    <w:rsid w:val="004A6877"/>
    <w:rsid w:val="004A692B"/>
    <w:rsid w:val="004A6AF8"/>
    <w:rsid w:val="004A6C5C"/>
    <w:rsid w:val="004A73B7"/>
    <w:rsid w:val="004A742E"/>
    <w:rsid w:val="004A7676"/>
    <w:rsid w:val="004A779B"/>
    <w:rsid w:val="004A77B0"/>
    <w:rsid w:val="004A79A3"/>
    <w:rsid w:val="004A7A83"/>
    <w:rsid w:val="004A7B0F"/>
    <w:rsid w:val="004A7B84"/>
    <w:rsid w:val="004A7EDB"/>
    <w:rsid w:val="004A7EEB"/>
    <w:rsid w:val="004B00BD"/>
    <w:rsid w:val="004B02B7"/>
    <w:rsid w:val="004B0404"/>
    <w:rsid w:val="004B04B7"/>
    <w:rsid w:val="004B066B"/>
    <w:rsid w:val="004B0698"/>
    <w:rsid w:val="004B07E5"/>
    <w:rsid w:val="004B09CB"/>
    <w:rsid w:val="004B0BA8"/>
    <w:rsid w:val="004B0E3C"/>
    <w:rsid w:val="004B13AE"/>
    <w:rsid w:val="004B164C"/>
    <w:rsid w:val="004B1CED"/>
    <w:rsid w:val="004B2E97"/>
    <w:rsid w:val="004B2F34"/>
    <w:rsid w:val="004B3342"/>
    <w:rsid w:val="004B354C"/>
    <w:rsid w:val="004B37DB"/>
    <w:rsid w:val="004B3D43"/>
    <w:rsid w:val="004B3D64"/>
    <w:rsid w:val="004B3DC7"/>
    <w:rsid w:val="004B42D9"/>
    <w:rsid w:val="004B42F8"/>
    <w:rsid w:val="004B482C"/>
    <w:rsid w:val="004B48BB"/>
    <w:rsid w:val="004B495B"/>
    <w:rsid w:val="004B501E"/>
    <w:rsid w:val="004B5037"/>
    <w:rsid w:val="004B535B"/>
    <w:rsid w:val="004B5601"/>
    <w:rsid w:val="004B589F"/>
    <w:rsid w:val="004B593C"/>
    <w:rsid w:val="004B5B5A"/>
    <w:rsid w:val="004B5B8D"/>
    <w:rsid w:val="004B5C92"/>
    <w:rsid w:val="004B5F68"/>
    <w:rsid w:val="004B5FE3"/>
    <w:rsid w:val="004B637D"/>
    <w:rsid w:val="004B64AD"/>
    <w:rsid w:val="004B6646"/>
    <w:rsid w:val="004B66E2"/>
    <w:rsid w:val="004B66F5"/>
    <w:rsid w:val="004B67E9"/>
    <w:rsid w:val="004B6ADD"/>
    <w:rsid w:val="004B6BB8"/>
    <w:rsid w:val="004B6BE6"/>
    <w:rsid w:val="004B6D2A"/>
    <w:rsid w:val="004B6D34"/>
    <w:rsid w:val="004B6D43"/>
    <w:rsid w:val="004B6DD6"/>
    <w:rsid w:val="004B6F5A"/>
    <w:rsid w:val="004B7026"/>
    <w:rsid w:val="004B7064"/>
    <w:rsid w:val="004B73C3"/>
    <w:rsid w:val="004B7679"/>
    <w:rsid w:val="004B797A"/>
    <w:rsid w:val="004B7A04"/>
    <w:rsid w:val="004B7B89"/>
    <w:rsid w:val="004B7BEB"/>
    <w:rsid w:val="004B7BF7"/>
    <w:rsid w:val="004B7DDC"/>
    <w:rsid w:val="004C048D"/>
    <w:rsid w:val="004C0C7A"/>
    <w:rsid w:val="004C0D84"/>
    <w:rsid w:val="004C1138"/>
    <w:rsid w:val="004C1681"/>
    <w:rsid w:val="004C1A2D"/>
    <w:rsid w:val="004C1C16"/>
    <w:rsid w:val="004C1DBB"/>
    <w:rsid w:val="004C1E59"/>
    <w:rsid w:val="004C1F38"/>
    <w:rsid w:val="004C1F7F"/>
    <w:rsid w:val="004C21E9"/>
    <w:rsid w:val="004C2211"/>
    <w:rsid w:val="004C2532"/>
    <w:rsid w:val="004C2627"/>
    <w:rsid w:val="004C264D"/>
    <w:rsid w:val="004C272D"/>
    <w:rsid w:val="004C29FF"/>
    <w:rsid w:val="004C2A93"/>
    <w:rsid w:val="004C30BE"/>
    <w:rsid w:val="004C322C"/>
    <w:rsid w:val="004C331E"/>
    <w:rsid w:val="004C33E5"/>
    <w:rsid w:val="004C3588"/>
    <w:rsid w:val="004C35FA"/>
    <w:rsid w:val="004C3758"/>
    <w:rsid w:val="004C3BA8"/>
    <w:rsid w:val="004C3D1D"/>
    <w:rsid w:val="004C3E54"/>
    <w:rsid w:val="004C3F86"/>
    <w:rsid w:val="004C4228"/>
    <w:rsid w:val="004C423A"/>
    <w:rsid w:val="004C426F"/>
    <w:rsid w:val="004C4329"/>
    <w:rsid w:val="004C44EF"/>
    <w:rsid w:val="004C48ED"/>
    <w:rsid w:val="004C4AF5"/>
    <w:rsid w:val="004C4B41"/>
    <w:rsid w:val="004C4EE5"/>
    <w:rsid w:val="004C4F2F"/>
    <w:rsid w:val="004C5026"/>
    <w:rsid w:val="004C5041"/>
    <w:rsid w:val="004C505C"/>
    <w:rsid w:val="004C50F1"/>
    <w:rsid w:val="004C5154"/>
    <w:rsid w:val="004C52C7"/>
    <w:rsid w:val="004C5475"/>
    <w:rsid w:val="004C5BBB"/>
    <w:rsid w:val="004C605F"/>
    <w:rsid w:val="004C6213"/>
    <w:rsid w:val="004C68C0"/>
    <w:rsid w:val="004C68D4"/>
    <w:rsid w:val="004C6BE9"/>
    <w:rsid w:val="004C6DA3"/>
    <w:rsid w:val="004C711D"/>
    <w:rsid w:val="004C7275"/>
    <w:rsid w:val="004C7334"/>
    <w:rsid w:val="004C7496"/>
    <w:rsid w:val="004C74A2"/>
    <w:rsid w:val="004C757B"/>
    <w:rsid w:val="004C7881"/>
    <w:rsid w:val="004C791D"/>
    <w:rsid w:val="004C7A30"/>
    <w:rsid w:val="004C7CB7"/>
    <w:rsid w:val="004C7DE9"/>
    <w:rsid w:val="004D001E"/>
    <w:rsid w:val="004D0107"/>
    <w:rsid w:val="004D01C2"/>
    <w:rsid w:val="004D047C"/>
    <w:rsid w:val="004D06EE"/>
    <w:rsid w:val="004D07F3"/>
    <w:rsid w:val="004D08CB"/>
    <w:rsid w:val="004D09EF"/>
    <w:rsid w:val="004D0CFD"/>
    <w:rsid w:val="004D0E24"/>
    <w:rsid w:val="004D0EC7"/>
    <w:rsid w:val="004D14A9"/>
    <w:rsid w:val="004D16AC"/>
    <w:rsid w:val="004D1A37"/>
    <w:rsid w:val="004D1B22"/>
    <w:rsid w:val="004D1F57"/>
    <w:rsid w:val="004D209D"/>
    <w:rsid w:val="004D2289"/>
    <w:rsid w:val="004D23B4"/>
    <w:rsid w:val="004D23DD"/>
    <w:rsid w:val="004D2560"/>
    <w:rsid w:val="004D2561"/>
    <w:rsid w:val="004D293F"/>
    <w:rsid w:val="004D2985"/>
    <w:rsid w:val="004D2997"/>
    <w:rsid w:val="004D29F8"/>
    <w:rsid w:val="004D2A09"/>
    <w:rsid w:val="004D2A74"/>
    <w:rsid w:val="004D2A99"/>
    <w:rsid w:val="004D2C28"/>
    <w:rsid w:val="004D2E8D"/>
    <w:rsid w:val="004D2F4D"/>
    <w:rsid w:val="004D302E"/>
    <w:rsid w:val="004D3124"/>
    <w:rsid w:val="004D35AA"/>
    <w:rsid w:val="004D36D0"/>
    <w:rsid w:val="004D3F4C"/>
    <w:rsid w:val="004D43FC"/>
    <w:rsid w:val="004D4457"/>
    <w:rsid w:val="004D44C6"/>
    <w:rsid w:val="004D461E"/>
    <w:rsid w:val="004D48C3"/>
    <w:rsid w:val="004D4A84"/>
    <w:rsid w:val="004D4AF5"/>
    <w:rsid w:val="004D4BCF"/>
    <w:rsid w:val="004D4DCA"/>
    <w:rsid w:val="004D4F6B"/>
    <w:rsid w:val="004D5335"/>
    <w:rsid w:val="004D558A"/>
    <w:rsid w:val="004D565C"/>
    <w:rsid w:val="004D57A9"/>
    <w:rsid w:val="004D57FC"/>
    <w:rsid w:val="004D59DF"/>
    <w:rsid w:val="004D5D95"/>
    <w:rsid w:val="004D5E94"/>
    <w:rsid w:val="004D5ECB"/>
    <w:rsid w:val="004D5F1C"/>
    <w:rsid w:val="004D62A7"/>
    <w:rsid w:val="004D640D"/>
    <w:rsid w:val="004D6808"/>
    <w:rsid w:val="004D6AF5"/>
    <w:rsid w:val="004D6B89"/>
    <w:rsid w:val="004D7069"/>
    <w:rsid w:val="004D70DD"/>
    <w:rsid w:val="004D7110"/>
    <w:rsid w:val="004D73D1"/>
    <w:rsid w:val="004D755D"/>
    <w:rsid w:val="004D7608"/>
    <w:rsid w:val="004D7B69"/>
    <w:rsid w:val="004D7B70"/>
    <w:rsid w:val="004D7C07"/>
    <w:rsid w:val="004D7C4B"/>
    <w:rsid w:val="004D7F99"/>
    <w:rsid w:val="004E01B8"/>
    <w:rsid w:val="004E06B7"/>
    <w:rsid w:val="004E06CD"/>
    <w:rsid w:val="004E087E"/>
    <w:rsid w:val="004E0A4A"/>
    <w:rsid w:val="004E0AC3"/>
    <w:rsid w:val="004E0BAE"/>
    <w:rsid w:val="004E0E9E"/>
    <w:rsid w:val="004E0F34"/>
    <w:rsid w:val="004E0FC3"/>
    <w:rsid w:val="004E14AE"/>
    <w:rsid w:val="004E17C8"/>
    <w:rsid w:val="004E184C"/>
    <w:rsid w:val="004E19A5"/>
    <w:rsid w:val="004E1CCE"/>
    <w:rsid w:val="004E1D18"/>
    <w:rsid w:val="004E1DFD"/>
    <w:rsid w:val="004E22BB"/>
    <w:rsid w:val="004E2486"/>
    <w:rsid w:val="004E2514"/>
    <w:rsid w:val="004E25BD"/>
    <w:rsid w:val="004E2797"/>
    <w:rsid w:val="004E2ECB"/>
    <w:rsid w:val="004E32BF"/>
    <w:rsid w:val="004E3629"/>
    <w:rsid w:val="004E3821"/>
    <w:rsid w:val="004E386B"/>
    <w:rsid w:val="004E390B"/>
    <w:rsid w:val="004E3A70"/>
    <w:rsid w:val="004E3BBD"/>
    <w:rsid w:val="004E3D90"/>
    <w:rsid w:val="004E41FC"/>
    <w:rsid w:val="004E436B"/>
    <w:rsid w:val="004E45C1"/>
    <w:rsid w:val="004E4789"/>
    <w:rsid w:val="004E489F"/>
    <w:rsid w:val="004E4CC0"/>
    <w:rsid w:val="004E51AC"/>
    <w:rsid w:val="004E5227"/>
    <w:rsid w:val="004E53BB"/>
    <w:rsid w:val="004E5670"/>
    <w:rsid w:val="004E5752"/>
    <w:rsid w:val="004E5B40"/>
    <w:rsid w:val="004E5C0B"/>
    <w:rsid w:val="004E5ED7"/>
    <w:rsid w:val="004E5F51"/>
    <w:rsid w:val="004E64CD"/>
    <w:rsid w:val="004E6596"/>
    <w:rsid w:val="004E67AC"/>
    <w:rsid w:val="004E6966"/>
    <w:rsid w:val="004E6CFE"/>
    <w:rsid w:val="004E70DA"/>
    <w:rsid w:val="004E7381"/>
    <w:rsid w:val="004E74A3"/>
    <w:rsid w:val="004E7922"/>
    <w:rsid w:val="004E7C69"/>
    <w:rsid w:val="004E7C71"/>
    <w:rsid w:val="004E7F17"/>
    <w:rsid w:val="004F0073"/>
    <w:rsid w:val="004F0393"/>
    <w:rsid w:val="004F0540"/>
    <w:rsid w:val="004F0DA6"/>
    <w:rsid w:val="004F11D5"/>
    <w:rsid w:val="004F137B"/>
    <w:rsid w:val="004F181E"/>
    <w:rsid w:val="004F1A93"/>
    <w:rsid w:val="004F1C32"/>
    <w:rsid w:val="004F1D52"/>
    <w:rsid w:val="004F1E1F"/>
    <w:rsid w:val="004F2521"/>
    <w:rsid w:val="004F253E"/>
    <w:rsid w:val="004F25DE"/>
    <w:rsid w:val="004F26CB"/>
    <w:rsid w:val="004F26FC"/>
    <w:rsid w:val="004F279C"/>
    <w:rsid w:val="004F2839"/>
    <w:rsid w:val="004F2B4C"/>
    <w:rsid w:val="004F2C01"/>
    <w:rsid w:val="004F2CCB"/>
    <w:rsid w:val="004F2F18"/>
    <w:rsid w:val="004F3040"/>
    <w:rsid w:val="004F30DD"/>
    <w:rsid w:val="004F334B"/>
    <w:rsid w:val="004F3823"/>
    <w:rsid w:val="004F3BCF"/>
    <w:rsid w:val="004F3C34"/>
    <w:rsid w:val="004F3DFD"/>
    <w:rsid w:val="004F405C"/>
    <w:rsid w:val="004F4193"/>
    <w:rsid w:val="004F420F"/>
    <w:rsid w:val="004F4464"/>
    <w:rsid w:val="004F4810"/>
    <w:rsid w:val="004F4B52"/>
    <w:rsid w:val="004F4BFD"/>
    <w:rsid w:val="004F4D0A"/>
    <w:rsid w:val="004F4D2A"/>
    <w:rsid w:val="004F4D9F"/>
    <w:rsid w:val="004F4E7F"/>
    <w:rsid w:val="004F4FB9"/>
    <w:rsid w:val="004F54F8"/>
    <w:rsid w:val="004F5639"/>
    <w:rsid w:val="004F5644"/>
    <w:rsid w:val="004F5732"/>
    <w:rsid w:val="004F5758"/>
    <w:rsid w:val="004F57DD"/>
    <w:rsid w:val="004F5814"/>
    <w:rsid w:val="004F5B9A"/>
    <w:rsid w:val="004F5C2B"/>
    <w:rsid w:val="004F5E65"/>
    <w:rsid w:val="004F5EDA"/>
    <w:rsid w:val="004F5FCE"/>
    <w:rsid w:val="004F61AC"/>
    <w:rsid w:val="004F61D6"/>
    <w:rsid w:val="004F698C"/>
    <w:rsid w:val="004F6A2B"/>
    <w:rsid w:val="004F6B15"/>
    <w:rsid w:val="004F6FE4"/>
    <w:rsid w:val="004F7216"/>
    <w:rsid w:val="004F748B"/>
    <w:rsid w:val="005001A3"/>
    <w:rsid w:val="005002A2"/>
    <w:rsid w:val="00500371"/>
    <w:rsid w:val="00500406"/>
    <w:rsid w:val="00500654"/>
    <w:rsid w:val="00500729"/>
    <w:rsid w:val="005007F0"/>
    <w:rsid w:val="00500921"/>
    <w:rsid w:val="00500945"/>
    <w:rsid w:val="0050095D"/>
    <w:rsid w:val="00500E00"/>
    <w:rsid w:val="00500E8E"/>
    <w:rsid w:val="00501164"/>
    <w:rsid w:val="005011CA"/>
    <w:rsid w:val="0050163E"/>
    <w:rsid w:val="005017BB"/>
    <w:rsid w:val="005017E9"/>
    <w:rsid w:val="005017EB"/>
    <w:rsid w:val="0050181C"/>
    <w:rsid w:val="00501940"/>
    <w:rsid w:val="00501EB7"/>
    <w:rsid w:val="00501ECD"/>
    <w:rsid w:val="00502360"/>
    <w:rsid w:val="00502365"/>
    <w:rsid w:val="00502824"/>
    <w:rsid w:val="00502AA9"/>
    <w:rsid w:val="00502D4E"/>
    <w:rsid w:val="00502E06"/>
    <w:rsid w:val="00503073"/>
    <w:rsid w:val="00503349"/>
    <w:rsid w:val="00503366"/>
    <w:rsid w:val="00503A47"/>
    <w:rsid w:val="00503AEE"/>
    <w:rsid w:val="00503BBC"/>
    <w:rsid w:val="00503F1D"/>
    <w:rsid w:val="00504260"/>
    <w:rsid w:val="005042CC"/>
    <w:rsid w:val="0050434A"/>
    <w:rsid w:val="00504453"/>
    <w:rsid w:val="005044CD"/>
    <w:rsid w:val="0050478D"/>
    <w:rsid w:val="00504A2C"/>
    <w:rsid w:val="00504BE1"/>
    <w:rsid w:val="00504F4C"/>
    <w:rsid w:val="00504FF2"/>
    <w:rsid w:val="00504FF5"/>
    <w:rsid w:val="00505089"/>
    <w:rsid w:val="0050553E"/>
    <w:rsid w:val="00505543"/>
    <w:rsid w:val="00505666"/>
    <w:rsid w:val="005056FE"/>
    <w:rsid w:val="005058BA"/>
    <w:rsid w:val="00505972"/>
    <w:rsid w:val="00505A0A"/>
    <w:rsid w:val="00505BE6"/>
    <w:rsid w:val="00505EAA"/>
    <w:rsid w:val="00505F1C"/>
    <w:rsid w:val="00506094"/>
    <w:rsid w:val="00506531"/>
    <w:rsid w:val="0050666F"/>
    <w:rsid w:val="00506839"/>
    <w:rsid w:val="005069C9"/>
    <w:rsid w:val="00506D61"/>
    <w:rsid w:val="00506DE0"/>
    <w:rsid w:val="00506E04"/>
    <w:rsid w:val="00506F59"/>
    <w:rsid w:val="00506F6D"/>
    <w:rsid w:val="0050717F"/>
    <w:rsid w:val="00507238"/>
    <w:rsid w:val="0050737E"/>
    <w:rsid w:val="005076A0"/>
    <w:rsid w:val="00507CD6"/>
    <w:rsid w:val="00507D37"/>
    <w:rsid w:val="00507E8E"/>
    <w:rsid w:val="00510078"/>
    <w:rsid w:val="0051025B"/>
    <w:rsid w:val="00510326"/>
    <w:rsid w:val="005103B3"/>
    <w:rsid w:val="00510662"/>
    <w:rsid w:val="0051077A"/>
    <w:rsid w:val="005107B7"/>
    <w:rsid w:val="00510806"/>
    <w:rsid w:val="00510973"/>
    <w:rsid w:val="00510A3B"/>
    <w:rsid w:val="00510C3A"/>
    <w:rsid w:val="005110A5"/>
    <w:rsid w:val="0051118C"/>
    <w:rsid w:val="005113DF"/>
    <w:rsid w:val="005114A4"/>
    <w:rsid w:val="00511741"/>
    <w:rsid w:val="00511888"/>
    <w:rsid w:val="005118F9"/>
    <w:rsid w:val="005119B1"/>
    <w:rsid w:val="00511DC4"/>
    <w:rsid w:val="00511E11"/>
    <w:rsid w:val="00511F6A"/>
    <w:rsid w:val="005121E3"/>
    <w:rsid w:val="005123DB"/>
    <w:rsid w:val="005126B4"/>
    <w:rsid w:val="005126DC"/>
    <w:rsid w:val="005127B9"/>
    <w:rsid w:val="00512C53"/>
    <w:rsid w:val="00512DF3"/>
    <w:rsid w:val="005131C7"/>
    <w:rsid w:val="005131D2"/>
    <w:rsid w:val="00513385"/>
    <w:rsid w:val="005135D3"/>
    <w:rsid w:val="00513697"/>
    <w:rsid w:val="00513AC2"/>
    <w:rsid w:val="00513BA1"/>
    <w:rsid w:val="00513C11"/>
    <w:rsid w:val="00513E5F"/>
    <w:rsid w:val="00513F40"/>
    <w:rsid w:val="00514277"/>
    <w:rsid w:val="005142A2"/>
    <w:rsid w:val="005143F8"/>
    <w:rsid w:val="0051464E"/>
    <w:rsid w:val="00514668"/>
    <w:rsid w:val="005146C0"/>
    <w:rsid w:val="005147BD"/>
    <w:rsid w:val="00514A3B"/>
    <w:rsid w:val="00514C75"/>
    <w:rsid w:val="00515001"/>
    <w:rsid w:val="005150BE"/>
    <w:rsid w:val="0051513B"/>
    <w:rsid w:val="0051556A"/>
    <w:rsid w:val="005155C0"/>
    <w:rsid w:val="0051583D"/>
    <w:rsid w:val="0051589B"/>
    <w:rsid w:val="005158BE"/>
    <w:rsid w:val="00515921"/>
    <w:rsid w:val="00515CD2"/>
    <w:rsid w:val="00515EBA"/>
    <w:rsid w:val="005160A2"/>
    <w:rsid w:val="005160F9"/>
    <w:rsid w:val="005162DC"/>
    <w:rsid w:val="00516390"/>
    <w:rsid w:val="005167B2"/>
    <w:rsid w:val="005167DC"/>
    <w:rsid w:val="005168B0"/>
    <w:rsid w:val="00516A4E"/>
    <w:rsid w:val="00516A8B"/>
    <w:rsid w:val="00516BEF"/>
    <w:rsid w:val="005171BC"/>
    <w:rsid w:val="00517252"/>
    <w:rsid w:val="00517307"/>
    <w:rsid w:val="00517480"/>
    <w:rsid w:val="00517525"/>
    <w:rsid w:val="005175D8"/>
    <w:rsid w:val="00517626"/>
    <w:rsid w:val="005177C1"/>
    <w:rsid w:val="005179CF"/>
    <w:rsid w:val="00517CD0"/>
    <w:rsid w:val="00517DB0"/>
    <w:rsid w:val="00517FC0"/>
    <w:rsid w:val="0052006E"/>
    <w:rsid w:val="005200AE"/>
    <w:rsid w:val="00520246"/>
    <w:rsid w:val="00520268"/>
    <w:rsid w:val="00520283"/>
    <w:rsid w:val="00520890"/>
    <w:rsid w:val="00520B5E"/>
    <w:rsid w:val="00520C47"/>
    <w:rsid w:val="00520CE4"/>
    <w:rsid w:val="00520FA6"/>
    <w:rsid w:val="005210C0"/>
    <w:rsid w:val="005211D8"/>
    <w:rsid w:val="0052121C"/>
    <w:rsid w:val="00521267"/>
    <w:rsid w:val="00521303"/>
    <w:rsid w:val="0052141E"/>
    <w:rsid w:val="00521760"/>
    <w:rsid w:val="00521933"/>
    <w:rsid w:val="00521CB9"/>
    <w:rsid w:val="00521E37"/>
    <w:rsid w:val="00521E77"/>
    <w:rsid w:val="0052217E"/>
    <w:rsid w:val="0052221F"/>
    <w:rsid w:val="00522225"/>
    <w:rsid w:val="0052230B"/>
    <w:rsid w:val="00522ACA"/>
    <w:rsid w:val="00522B5D"/>
    <w:rsid w:val="00522B68"/>
    <w:rsid w:val="00522E27"/>
    <w:rsid w:val="00523193"/>
    <w:rsid w:val="00523615"/>
    <w:rsid w:val="0052386C"/>
    <w:rsid w:val="005239BF"/>
    <w:rsid w:val="00523C37"/>
    <w:rsid w:val="00523C45"/>
    <w:rsid w:val="00523DFF"/>
    <w:rsid w:val="00523FC1"/>
    <w:rsid w:val="00524372"/>
    <w:rsid w:val="0052440F"/>
    <w:rsid w:val="00524909"/>
    <w:rsid w:val="00524D17"/>
    <w:rsid w:val="00524D39"/>
    <w:rsid w:val="00524D7B"/>
    <w:rsid w:val="00524FE8"/>
    <w:rsid w:val="00525483"/>
    <w:rsid w:val="005258FB"/>
    <w:rsid w:val="00525B9B"/>
    <w:rsid w:val="00525EBF"/>
    <w:rsid w:val="00526030"/>
    <w:rsid w:val="00526209"/>
    <w:rsid w:val="0052635F"/>
    <w:rsid w:val="0052641F"/>
    <w:rsid w:val="0052651D"/>
    <w:rsid w:val="005265E5"/>
    <w:rsid w:val="0052660D"/>
    <w:rsid w:val="00526835"/>
    <w:rsid w:val="00526BE8"/>
    <w:rsid w:val="00526BFA"/>
    <w:rsid w:val="00526C5B"/>
    <w:rsid w:val="00526E3F"/>
    <w:rsid w:val="00526E94"/>
    <w:rsid w:val="00526F4D"/>
    <w:rsid w:val="0052709D"/>
    <w:rsid w:val="005270C7"/>
    <w:rsid w:val="00527195"/>
    <w:rsid w:val="0052757A"/>
    <w:rsid w:val="00527704"/>
    <w:rsid w:val="0052792D"/>
    <w:rsid w:val="0052794F"/>
    <w:rsid w:val="00527996"/>
    <w:rsid w:val="00527A73"/>
    <w:rsid w:val="00527B4C"/>
    <w:rsid w:val="00527C3D"/>
    <w:rsid w:val="00527C81"/>
    <w:rsid w:val="00527E23"/>
    <w:rsid w:val="005300A1"/>
    <w:rsid w:val="005308A5"/>
    <w:rsid w:val="00530A2C"/>
    <w:rsid w:val="00530B2F"/>
    <w:rsid w:val="00530CD2"/>
    <w:rsid w:val="00530F1E"/>
    <w:rsid w:val="005311D2"/>
    <w:rsid w:val="00531431"/>
    <w:rsid w:val="0053175A"/>
    <w:rsid w:val="005317CC"/>
    <w:rsid w:val="00531AA2"/>
    <w:rsid w:val="00531BD4"/>
    <w:rsid w:val="00531E1B"/>
    <w:rsid w:val="00532077"/>
    <w:rsid w:val="00532093"/>
    <w:rsid w:val="00532170"/>
    <w:rsid w:val="005323F1"/>
    <w:rsid w:val="0053269C"/>
    <w:rsid w:val="00532866"/>
    <w:rsid w:val="00532922"/>
    <w:rsid w:val="0053293A"/>
    <w:rsid w:val="00532959"/>
    <w:rsid w:val="00532C6A"/>
    <w:rsid w:val="00532D39"/>
    <w:rsid w:val="00532EAF"/>
    <w:rsid w:val="00533016"/>
    <w:rsid w:val="00533181"/>
    <w:rsid w:val="005331C2"/>
    <w:rsid w:val="005332C5"/>
    <w:rsid w:val="00533404"/>
    <w:rsid w:val="005336C4"/>
    <w:rsid w:val="00533C37"/>
    <w:rsid w:val="00533CAF"/>
    <w:rsid w:val="00533D4F"/>
    <w:rsid w:val="00533D89"/>
    <w:rsid w:val="00533D8F"/>
    <w:rsid w:val="00533D9A"/>
    <w:rsid w:val="00533E3B"/>
    <w:rsid w:val="0053411F"/>
    <w:rsid w:val="00534499"/>
    <w:rsid w:val="0053450A"/>
    <w:rsid w:val="00534512"/>
    <w:rsid w:val="00534706"/>
    <w:rsid w:val="00534832"/>
    <w:rsid w:val="00534CB9"/>
    <w:rsid w:val="00534E33"/>
    <w:rsid w:val="0053550E"/>
    <w:rsid w:val="00535512"/>
    <w:rsid w:val="00535AFE"/>
    <w:rsid w:val="00535CDD"/>
    <w:rsid w:val="00535E2D"/>
    <w:rsid w:val="00535F5D"/>
    <w:rsid w:val="005362EA"/>
    <w:rsid w:val="005363F3"/>
    <w:rsid w:val="0053648F"/>
    <w:rsid w:val="00536572"/>
    <w:rsid w:val="005365A6"/>
    <w:rsid w:val="005366C5"/>
    <w:rsid w:val="005368A9"/>
    <w:rsid w:val="00536B29"/>
    <w:rsid w:val="00537197"/>
    <w:rsid w:val="005374AD"/>
    <w:rsid w:val="00537C8F"/>
    <w:rsid w:val="0054003E"/>
    <w:rsid w:val="005400FA"/>
    <w:rsid w:val="00540152"/>
    <w:rsid w:val="00540231"/>
    <w:rsid w:val="005402B1"/>
    <w:rsid w:val="005402EA"/>
    <w:rsid w:val="00540803"/>
    <w:rsid w:val="0054080D"/>
    <w:rsid w:val="00540839"/>
    <w:rsid w:val="00540AF3"/>
    <w:rsid w:val="0054113C"/>
    <w:rsid w:val="005411B1"/>
    <w:rsid w:val="0054164A"/>
    <w:rsid w:val="00541A60"/>
    <w:rsid w:val="00541EBF"/>
    <w:rsid w:val="00541EE5"/>
    <w:rsid w:val="0054209B"/>
    <w:rsid w:val="0054237E"/>
    <w:rsid w:val="0054259E"/>
    <w:rsid w:val="0054283F"/>
    <w:rsid w:val="005428A6"/>
    <w:rsid w:val="00542956"/>
    <w:rsid w:val="00542A53"/>
    <w:rsid w:val="0054315C"/>
    <w:rsid w:val="005434C7"/>
    <w:rsid w:val="00543505"/>
    <w:rsid w:val="0054362F"/>
    <w:rsid w:val="00543680"/>
    <w:rsid w:val="00543B34"/>
    <w:rsid w:val="00543B88"/>
    <w:rsid w:val="00543C84"/>
    <w:rsid w:val="00543D94"/>
    <w:rsid w:val="00543E9B"/>
    <w:rsid w:val="00543F0D"/>
    <w:rsid w:val="00543FA0"/>
    <w:rsid w:val="00544156"/>
    <w:rsid w:val="0054428B"/>
    <w:rsid w:val="005442D7"/>
    <w:rsid w:val="00544332"/>
    <w:rsid w:val="00544480"/>
    <w:rsid w:val="0054461A"/>
    <w:rsid w:val="005447D5"/>
    <w:rsid w:val="00544B29"/>
    <w:rsid w:val="00544C7E"/>
    <w:rsid w:val="005450A0"/>
    <w:rsid w:val="005452F2"/>
    <w:rsid w:val="0054540A"/>
    <w:rsid w:val="005454F6"/>
    <w:rsid w:val="005457C9"/>
    <w:rsid w:val="00545B32"/>
    <w:rsid w:val="00545CB1"/>
    <w:rsid w:val="00545E3A"/>
    <w:rsid w:val="00546009"/>
    <w:rsid w:val="00546197"/>
    <w:rsid w:val="005463FC"/>
    <w:rsid w:val="00546764"/>
    <w:rsid w:val="00546E43"/>
    <w:rsid w:val="00547194"/>
    <w:rsid w:val="005476B9"/>
    <w:rsid w:val="005477CB"/>
    <w:rsid w:val="005478DB"/>
    <w:rsid w:val="00547CE4"/>
    <w:rsid w:val="00550229"/>
    <w:rsid w:val="005504EB"/>
    <w:rsid w:val="00550556"/>
    <w:rsid w:val="00550696"/>
    <w:rsid w:val="00550743"/>
    <w:rsid w:val="00550A4D"/>
    <w:rsid w:val="00550CF9"/>
    <w:rsid w:val="005513E2"/>
    <w:rsid w:val="00551437"/>
    <w:rsid w:val="0055154B"/>
    <w:rsid w:val="0055167C"/>
    <w:rsid w:val="00551682"/>
    <w:rsid w:val="00551734"/>
    <w:rsid w:val="00551759"/>
    <w:rsid w:val="00551859"/>
    <w:rsid w:val="00551AC6"/>
    <w:rsid w:val="00551B91"/>
    <w:rsid w:val="005521D6"/>
    <w:rsid w:val="00552218"/>
    <w:rsid w:val="005522F1"/>
    <w:rsid w:val="0055230E"/>
    <w:rsid w:val="005526EB"/>
    <w:rsid w:val="005528B0"/>
    <w:rsid w:val="005528DF"/>
    <w:rsid w:val="00552AB1"/>
    <w:rsid w:val="00552B84"/>
    <w:rsid w:val="00552B9F"/>
    <w:rsid w:val="00552C6E"/>
    <w:rsid w:val="00552D27"/>
    <w:rsid w:val="00553123"/>
    <w:rsid w:val="0055335E"/>
    <w:rsid w:val="005534E9"/>
    <w:rsid w:val="0055358E"/>
    <w:rsid w:val="0055375A"/>
    <w:rsid w:val="0055376C"/>
    <w:rsid w:val="00553869"/>
    <w:rsid w:val="005538C4"/>
    <w:rsid w:val="00553D7F"/>
    <w:rsid w:val="00553D87"/>
    <w:rsid w:val="00553F6D"/>
    <w:rsid w:val="00553FB6"/>
    <w:rsid w:val="0055405F"/>
    <w:rsid w:val="005544FA"/>
    <w:rsid w:val="00554580"/>
    <w:rsid w:val="00554A18"/>
    <w:rsid w:val="00554A6E"/>
    <w:rsid w:val="00554CC9"/>
    <w:rsid w:val="00554F3E"/>
    <w:rsid w:val="00554F5B"/>
    <w:rsid w:val="0055513B"/>
    <w:rsid w:val="00555462"/>
    <w:rsid w:val="0055547B"/>
    <w:rsid w:val="0055557B"/>
    <w:rsid w:val="00555585"/>
    <w:rsid w:val="00555B46"/>
    <w:rsid w:val="00555F76"/>
    <w:rsid w:val="00555FBD"/>
    <w:rsid w:val="005561E8"/>
    <w:rsid w:val="0055626B"/>
    <w:rsid w:val="00556512"/>
    <w:rsid w:val="00556F2F"/>
    <w:rsid w:val="005570DD"/>
    <w:rsid w:val="0055714A"/>
    <w:rsid w:val="00557185"/>
    <w:rsid w:val="0055728E"/>
    <w:rsid w:val="00557775"/>
    <w:rsid w:val="0056012D"/>
    <w:rsid w:val="0056051C"/>
    <w:rsid w:val="00560696"/>
    <w:rsid w:val="00560735"/>
    <w:rsid w:val="00560748"/>
    <w:rsid w:val="00560EB6"/>
    <w:rsid w:val="00560FF4"/>
    <w:rsid w:val="005612F2"/>
    <w:rsid w:val="0056192E"/>
    <w:rsid w:val="00561B29"/>
    <w:rsid w:val="00562193"/>
    <w:rsid w:val="00562574"/>
    <w:rsid w:val="00562729"/>
    <w:rsid w:val="00562754"/>
    <w:rsid w:val="0056336B"/>
    <w:rsid w:val="00563446"/>
    <w:rsid w:val="00563570"/>
    <w:rsid w:val="00563574"/>
    <w:rsid w:val="005636DA"/>
    <w:rsid w:val="005637B9"/>
    <w:rsid w:val="00563C53"/>
    <w:rsid w:val="00563CFE"/>
    <w:rsid w:val="00563EFE"/>
    <w:rsid w:val="0056408D"/>
    <w:rsid w:val="005643A3"/>
    <w:rsid w:val="005644FD"/>
    <w:rsid w:val="0056450B"/>
    <w:rsid w:val="0056470D"/>
    <w:rsid w:val="005649D5"/>
    <w:rsid w:val="00564D45"/>
    <w:rsid w:val="00564F4B"/>
    <w:rsid w:val="00564FBE"/>
    <w:rsid w:val="00565580"/>
    <w:rsid w:val="005655EF"/>
    <w:rsid w:val="0056563D"/>
    <w:rsid w:val="00565676"/>
    <w:rsid w:val="00565A8B"/>
    <w:rsid w:val="00565A8F"/>
    <w:rsid w:val="00565F46"/>
    <w:rsid w:val="00565F56"/>
    <w:rsid w:val="00566224"/>
    <w:rsid w:val="005663F1"/>
    <w:rsid w:val="005667FB"/>
    <w:rsid w:val="00566813"/>
    <w:rsid w:val="00567024"/>
    <w:rsid w:val="00567146"/>
    <w:rsid w:val="005674E3"/>
    <w:rsid w:val="00567511"/>
    <w:rsid w:val="0056753D"/>
    <w:rsid w:val="005677D3"/>
    <w:rsid w:val="005677EC"/>
    <w:rsid w:val="00567D59"/>
    <w:rsid w:val="00570374"/>
    <w:rsid w:val="00570380"/>
    <w:rsid w:val="00570856"/>
    <w:rsid w:val="00570867"/>
    <w:rsid w:val="00570BE0"/>
    <w:rsid w:val="00570DE2"/>
    <w:rsid w:val="00570E0C"/>
    <w:rsid w:val="00570F7E"/>
    <w:rsid w:val="00570FD2"/>
    <w:rsid w:val="0057103E"/>
    <w:rsid w:val="00571359"/>
    <w:rsid w:val="005713C7"/>
    <w:rsid w:val="005714CE"/>
    <w:rsid w:val="00571651"/>
    <w:rsid w:val="005719E5"/>
    <w:rsid w:val="00571C10"/>
    <w:rsid w:val="00571EEF"/>
    <w:rsid w:val="0057210D"/>
    <w:rsid w:val="0057213F"/>
    <w:rsid w:val="0057222F"/>
    <w:rsid w:val="005723E9"/>
    <w:rsid w:val="005726B9"/>
    <w:rsid w:val="00572815"/>
    <w:rsid w:val="005728EF"/>
    <w:rsid w:val="00572920"/>
    <w:rsid w:val="00572945"/>
    <w:rsid w:val="005729A1"/>
    <w:rsid w:val="00572D4A"/>
    <w:rsid w:val="00572E31"/>
    <w:rsid w:val="00573141"/>
    <w:rsid w:val="0057326C"/>
    <w:rsid w:val="005732B9"/>
    <w:rsid w:val="00573501"/>
    <w:rsid w:val="00573566"/>
    <w:rsid w:val="0057368F"/>
    <w:rsid w:val="00573E28"/>
    <w:rsid w:val="0057421E"/>
    <w:rsid w:val="00574529"/>
    <w:rsid w:val="00574611"/>
    <w:rsid w:val="0057469D"/>
    <w:rsid w:val="0057469E"/>
    <w:rsid w:val="005748E5"/>
    <w:rsid w:val="00574956"/>
    <w:rsid w:val="00574D36"/>
    <w:rsid w:val="00574F75"/>
    <w:rsid w:val="0057518C"/>
    <w:rsid w:val="00575241"/>
    <w:rsid w:val="0057526B"/>
    <w:rsid w:val="00575283"/>
    <w:rsid w:val="005754FE"/>
    <w:rsid w:val="005756B4"/>
    <w:rsid w:val="005756C2"/>
    <w:rsid w:val="00575916"/>
    <w:rsid w:val="00575A27"/>
    <w:rsid w:val="00575A30"/>
    <w:rsid w:val="00575AC3"/>
    <w:rsid w:val="00575AD9"/>
    <w:rsid w:val="00575C53"/>
    <w:rsid w:val="0057609A"/>
    <w:rsid w:val="005761CA"/>
    <w:rsid w:val="005763FB"/>
    <w:rsid w:val="00576411"/>
    <w:rsid w:val="005767A5"/>
    <w:rsid w:val="00576803"/>
    <w:rsid w:val="00576C27"/>
    <w:rsid w:val="00576F86"/>
    <w:rsid w:val="00577196"/>
    <w:rsid w:val="0057724B"/>
    <w:rsid w:val="00577330"/>
    <w:rsid w:val="0057741F"/>
    <w:rsid w:val="005778FF"/>
    <w:rsid w:val="00577A2E"/>
    <w:rsid w:val="00577A72"/>
    <w:rsid w:val="00577B4B"/>
    <w:rsid w:val="00577B93"/>
    <w:rsid w:val="00577D1D"/>
    <w:rsid w:val="00577E60"/>
    <w:rsid w:val="005802B6"/>
    <w:rsid w:val="00580458"/>
    <w:rsid w:val="0058058D"/>
    <w:rsid w:val="00580699"/>
    <w:rsid w:val="005808A3"/>
    <w:rsid w:val="00580A42"/>
    <w:rsid w:val="00580AD7"/>
    <w:rsid w:val="00580BE3"/>
    <w:rsid w:val="00581035"/>
    <w:rsid w:val="00581050"/>
    <w:rsid w:val="00581109"/>
    <w:rsid w:val="0058156E"/>
    <w:rsid w:val="005816C7"/>
    <w:rsid w:val="00581812"/>
    <w:rsid w:val="00581894"/>
    <w:rsid w:val="00581A5F"/>
    <w:rsid w:val="00581C85"/>
    <w:rsid w:val="00581D10"/>
    <w:rsid w:val="00581E77"/>
    <w:rsid w:val="00582579"/>
    <w:rsid w:val="00582583"/>
    <w:rsid w:val="005827F0"/>
    <w:rsid w:val="005828A5"/>
    <w:rsid w:val="00582D01"/>
    <w:rsid w:val="00583074"/>
    <w:rsid w:val="00583089"/>
    <w:rsid w:val="005831E0"/>
    <w:rsid w:val="005832DF"/>
    <w:rsid w:val="00583305"/>
    <w:rsid w:val="0058350A"/>
    <w:rsid w:val="005835E4"/>
    <w:rsid w:val="00583A01"/>
    <w:rsid w:val="00583A93"/>
    <w:rsid w:val="00583B14"/>
    <w:rsid w:val="00583B65"/>
    <w:rsid w:val="00583CF9"/>
    <w:rsid w:val="005841DB"/>
    <w:rsid w:val="0058424C"/>
    <w:rsid w:val="00584333"/>
    <w:rsid w:val="005843D7"/>
    <w:rsid w:val="0058470D"/>
    <w:rsid w:val="00584A88"/>
    <w:rsid w:val="00584D9B"/>
    <w:rsid w:val="00584FD1"/>
    <w:rsid w:val="005850D3"/>
    <w:rsid w:val="005853CF"/>
    <w:rsid w:val="005854A2"/>
    <w:rsid w:val="005854AC"/>
    <w:rsid w:val="005856DE"/>
    <w:rsid w:val="00585762"/>
    <w:rsid w:val="00585EBA"/>
    <w:rsid w:val="00585F0F"/>
    <w:rsid w:val="00585FD2"/>
    <w:rsid w:val="0058632D"/>
    <w:rsid w:val="00586415"/>
    <w:rsid w:val="005867A3"/>
    <w:rsid w:val="005868C6"/>
    <w:rsid w:val="00586ABD"/>
    <w:rsid w:val="0058725B"/>
    <w:rsid w:val="005878A0"/>
    <w:rsid w:val="00587B7C"/>
    <w:rsid w:val="00587FA1"/>
    <w:rsid w:val="0059019F"/>
    <w:rsid w:val="005901AD"/>
    <w:rsid w:val="00590246"/>
    <w:rsid w:val="00590383"/>
    <w:rsid w:val="005905FC"/>
    <w:rsid w:val="00590748"/>
    <w:rsid w:val="005908AE"/>
    <w:rsid w:val="00590A63"/>
    <w:rsid w:val="00590C15"/>
    <w:rsid w:val="0059117B"/>
    <w:rsid w:val="005911EE"/>
    <w:rsid w:val="005912DC"/>
    <w:rsid w:val="0059139F"/>
    <w:rsid w:val="00591656"/>
    <w:rsid w:val="005917FB"/>
    <w:rsid w:val="00591828"/>
    <w:rsid w:val="00591C3B"/>
    <w:rsid w:val="00591FBB"/>
    <w:rsid w:val="005921BC"/>
    <w:rsid w:val="005921F5"/>
    <w:rsid w:val="005925AF"/>
    <w:rsid w:val="00592FED"/>
    <w:rsid w:val="0059318D"/>
    <w:rsid w:val="005931FC"/>
    <w:rsid w:val="0059334C"/>
    <w:rsid w:val="00593566"/>
    <w:rsid w:val="00593636"/>
    <w:rsid w:val="005938CE"/>
    <w:rsid w:val="005939D8"/>
    <w:rsid w:val="00593DD2"/>
    <w:rsid w:val="00593F2A"/>
    <w:rsid w:val="00594483"/>
    <w:rsid w:val="005944FF"/>
    <w:rsid w:val="00594683"/>
    <w:rsid w:val="00594A3F"/>
    <w:rsid w:val="00594AB3"/>
    <w:rsid w:val="00594C70"/>
    <w:rsid w:val="00594F42"/>
    <w:rsid w:val="005950E5"/>
    <w:rsid w:val="0059514B"/>
    <w:rsid w:val="00595575"/>
    <w:rsid w:val="00595753"/>
    <w:rsid w:val="00595D88"/>
    <w:rsid w:val="00595E12"/>
    <w:rsid w:val="0059606F"/>
    <w:rsid w:val="005962C4"/>
    <w:rsid w:val="0059640C"/>
    <w:rsid w:val="0059648F"/>
    <w:rsid w:val="0059674A"/>
    <w:rsid w:val="0059684E"/>
    <w:rsid w:val="00596851"/>
    <w:rsid w:val="00596934"/>
    <w:rsid w:val="00596964"/>
    <w:rsid w:val="00596A4C"/>
    <w:rsid w:val="00596D5A"/>
    <w:rsid w:val="0059746B"/>
    <w:rsid w:val="005974A5"/>
    <w:rsid w:val="0059762C"/>
    <w:rsid w:val="005976D6"/>
    <w:rsid w:val="00597847"/>
    <w:rsid w:val="00597C40"/>
    <w:rsid w:val="00597D0D"/>
    <w:rsid w:val="00597F51"/>
    <w:rsid w:val="00597F53"/>
    <w:rsid w:val="00597FBF"/>
    <w:rsid w:val="005A0115"/>
    <w:rsid w:val="005A04C3"/>
    <w:rsid w:val="005A073F"/>
    <w:rsid w:val="005A08C5"/>
    <w:rsid w:val="005A0AD2"/>
    <w:rsid w:val="005A0FF5"/>
    <w:rsid w:val="005A1155"/>
    <w:rsid w:val="005A11A7"/>
    <w:rsid w:val="005A1437"/>
    <w:rsid w:val="005A1477"/>
    <w:rsid w:val="005A1628"/>
    <w:rsid w:val="005A1835"/>
    <w:rsid w:val="005A18E8"/>
    <w:rsid w:val="005A1C8D"/>
    <w:rsid w:val="005A1D1A"/>
    <w:rsid w:val="005A207E"/>
    <w:rsid w:val="005A20FC"/>
    <w:rsid w:val="005A21B2"/>
    <w:rsid w:val="005A223A"/>
    <w:rsid w:val="005A2446"/>
    <w:rsid w:val="005A2555"/>
    <w:rsid w:val="005A25B4"/>
    <w:rsid w:val="005A27DA"/>
    <w:rsid w:val="005A284B"/>
    <w:rsid w:val="005A2D78"/>
    <w:rsid w:val="005A2F56"/>
    <w:rsid w:val="005A2FAA"/>
    <w:rsid w:val="005A34F0"/>
    <w:rsid w:val="005A356F"/>
    <w:rsid w:val="005A39EE"/>
    <w:rsid w:val="005A3B08"/>
    <w:rsid w:val="005A3C41"/>
    <w:rsid w:val="005A3F43"/>
    <w:rsid w:val="005A4088"/>
    <w:rsid w:val="005A4499"/>
    <w:rsid w:val="005A4AC8"/>
    <w:rsid w:val="005A4B77"/>
    <w:rsid w:val="005A4E09"/>
    <w:rsid w:val="005A4E0B"/>
    <w:rsid w:val="005A4E34"/>
    <w:rsid w:val="005A5414"/>
    <w:rsid w:val="005A5452"/>
    <w:rsid w:val="005A5611"/>
    <w:rsid w:val="005A5625"/>
    <w:rsid w:val="005A592D"/>
    <w:rsid w:val="005A5B37"/>
    <w:rsid w:val="005A5D9E"/>
    <w:rsid w:val="005A5DA1"/>
    <w:rsid w:val="005A5EAF"/>
    <w:rsid w:val="005A611C"/>
    <w:rsid w:val="005A632F"/>
    <w:rsid w:val="005A6340"/>
    <w:rsid w:val="005A64B6"/>
    <w:rsid w:val="005A685C"/>
    <w:rsid w:val="005A691D"/>
    <w:rsid w:val="005A6A0A"/>
    <w:rsid w:val="005A6B3A"/>
    <w:rsid w:val="005A70E8"/>
    <w:rsid w:val="005A73D6"/>
    <w:rsid w:val="005A76A6"/>
    <w:rsid w:val="005A7A12"/>
    <w:rsid w:val="005A7AE5"/>
    <w:rsid w:val="005A7CD5"/>
    <w:rsid w:val="005A7D20"/>
    <w:rsid w:val="005A7D9F"/>
    <w:rsid w:val="005A7DEA"/>
    <w:rsid w:val="005B047C"/>
    <w:rsid w:val="005B04C5"/>
    <w:rsid w:val="005B050C"/>
    <w:rsid w:val="005B072A"/>
    <w:rsid w:val="005B087F"/>
    <w:rsid w:val="005B0AF5"/>
    <w:rsid w:val="005B0BAB"/>
    <w:rsid w:val="005B0D98"/>
    <w:rsid w:val="005B1444"/>
    <w:rsid w:val="005B1496"/>
    <w:rsid w:val="005B16F8"/>
    <w:rsid w:val="005B17A9"/>
    <w:rsid w:val="005B1A0F"/>
    <w:rsid w:val="005B1D6A"/>
    <w:rsid w:val="005B1DD1"/>
    <w:rsid w:val="005B1EEA"/>
    <w:rsid w:val="005B2120"/>
    <w:rsid w:val="005B21F9"/>
    <w:rsid w:val="005B258E"/>
    <w:rsid w:val="005B2A4E"/>
    <w:rsid w:val="005B2A8F"/>
    <w:rsid w:val="005B2C2C"/>
    <w:rsid w:val="005B2D41"/>
    <w:rsid w:val="005B2D81"/>
    <w:rsid w:val="005B2DBB"/>
    <w:rsid w:val="005B2E02"/>
    <w:rsid w:val="005B2E2A"/>
    <w:rsid w:val="005B311E"/>
    <w:rsid w:val="005B34F5"/>
    <w:rsid w:val="005B35F8"/>
    <w:rsid w:val="005B360C"/>
    <w:rsid w:val="005B3749"/>
    <w:rsid w:val="005B37D0"/>
    <w:rsid w:val="005B3BA5"/>
    <w:rsid w:val="005B3C0F"/>
    <w:rsid w:val="005B3F59"/>
    <w:rsid w:val="005B40B8"/>
    <w:rsid w:val="005B41D4"/>
    <w:rsid w:val="005B4286"/>
    <w:rsid w:val="005B42E4"/>
    <w:rsid w:val="005B44E4"/>
    <w:rsid w:val="005B4525"/>
    <w:rsid w:val="005B45C5"/>
    <w:rsid w:val="005B45E5"/>
    <w:rsid w:val="005B462B"/>
    <w:rsid w:val="005B4C3F"/>
    <w:rsid w:val="005B4C79"/>
    <w:rsid w:val="005B4F92"/>
    <w:rsid w:val="005B5054"/>
    <w:rsid w:val="005B53B3"/>
    <w:rsid w:val="005B53E5"/>
    <w:rsid w:val="005B56C5"/>
    <w:rsid w:val="005B5952"/>
    <w:rsid w:val="005B5961"/>
    <w:rsid w:val="005B5995"/>
    <w:rsid w:val="005B5C0D"/>
    <w:rsid w:val="005B618B"/>
    <w:rsid w:val="005B62EE"/>
    <w:rsid w:val="005B6494"/>
    <w:rsid w:val="005B6F5D"/>
    <w:rsid w:val="005B700F"/>
    <w:rsid w:val="005B7022"/>
    <w:rsid w:val="005B7025"/>
    <w:rsid w:val="005B70B4"/>
    <w:rsid w:val="005B714D"/>
    <w:rsid w:val="005B73F0"/>
    <w:rsid w:val="005B7574"/>
    <w:rsid w:val="005B7B1E"/>
    <w:rsid w:val="005B7BD0"/>
    <w:rsid w:val="005C0077"/>
    <w:rsid w:val="005C0410"/>
    <w:rsid w:val="005C0470"/>
    <w:rsid w:val="005C08F6"/>
    <w:rsid w:val="005C09E3"/>
    <w:rsid w:val="005C1346"/>
    <w:rsid w:val="005C1601"/>
    <w:rsid w:val="005C1618"/>
    <w:rsid w:val="005C18F0"/>
    <w:rsid w:val="005C18F4"/>
    <w:rsid w:val="005C1B63"/>
    <w:rsid w:val="005C24BF"/>
    <w:rsid w:val="005C24FA"/>
    <w:rsid w:val="005C2524"/>
    <w:rsid w:val="005C2604"/>
    <w:rsid w:val="005C27AC"/>
    <w:rsid w:val="005C28E9"/>
    <w:rsid w:val="005C2A7E"/>
    <w:rsid w:val="005C2C7C"/>
    <w:rsid w:val="005C2FCB"/>
    <w:rsid w:val="005C306E"/>
    <w:rsid w:val="005C342D"/>
    <w:rsid w:val="005C3C55"/>
    <w:rsid w:val="005C3F33"/>
    <w:rsid w:val="005C4256"/>
    <w:rsid w:val="005C4350"/>
    <w:rsid w:val="005C449A"/>
    <w:rsid w:val="005C453B"/>
    <w:rsid w:val="005C45D0"/>
    <w:rsid w:val="005C471A"/>
    <w:rsid w:val="005C49BB"/>
    <w:rsid w:val="005C4DA7"/>
    <w:rsid w:val="005C4FB9"/>
    <w:rsid w:val="005C5159"/>
    <w:rsid w:val="005C5313"/>
    <w:rsid w:val="005C5316"/>
    <w:rsid w:val="005C53B8"/>
    <w:rsid w:val="005C53DF"/>
    <w:rsid w:val="005C556E"/>
    <w:rsid w:val="005C5931"/>
    <w:rsid w:val="005C5ADE"/>
    <w:rsid w:val="005C5CE1"/>
    <w:rsid w:val="005C6129"/>
    <w:rsid w:val="005C6290"/>
    <w:rsid w:val="005C63F6"/>
    <w:rsid w:val="005C6558"/>
    <w:rsid w:val="005C6714"/>
    <w:rsid w:val="005C67B3"/>
    <w:rsid w:val="005C689D"/>
    <w:rsid w:val="005C68DD"/>
    <w:rsid w:val="005C6C59"/>
    <w:rsid w:val="005C6CCD"/>
    <w:rsid w:val="005C6E2B"/>
    <w:rsid w:val="005C6E58"/>
    <w:rsid w:val="005C7203"/>
    <w:rsid w:val="005C7207"/>
    <w:rsid w:val="005C72D6"/>
    <w:rsid w:val="005C7312"/>
    <w:rsid w:val="005C7345"/>
    <w:rsid w:val="005C73BE"/>
    <w:rsid w:val="005C7486"/>
    <w:rsid w:val="005C78FC"/>
    <w:rsid w:val="005C7BBE"/>
    <w:rsid w:val="005C7DA6"/>
    <w:rsid w:val="005C7E0A"/>
    <w:rsid w:val="005C7F4C"/>
    <w:rsid w:val="005C7F8F"/>
    <w:rsid w:val="005D02B4"/>
    <w:rsid w:val="005D030B"/>
    <w:rsid w:val="005D0913"/>
    <w:rsid w:val="005D1216"/>
    <w:rsid w:val="005D1409"/>
    <w:rsid w:val="005D1425"/>
    <w:rsid w:val="005D149A"/>
    <w:rsid w:val="005D15BC"/>
    <w:rsid w:val="005D15C6"/>
    <w:rsid w:val="005D1663"/>
    <w:rsid w:val="005D1871"/>
    <w:rsid w:val="005D1997"/>
    <w:rsid w:val="005D1C03"/>
    <w:rsid w:val="005D1CC7"/>
    <w:rsid w:val="005D230E"/>
    <w:rsid w:val="005D233C"/>
    <w:rsid w:val="005D23BE"/>
    <w:rsid w:val="005D2483"/>
    <w:rsid w:val="005D2486"/>
    <w:rsid w:val="005D249D"/>
    <w:rsid w:val="005D24CA"/>
    <w:rsid w:val="005D2778"/>
    <w:rsid w:val="005D284B"/>
    <w:rsid w:val="005D2867"/>
    <w:rsid w:val="005D2931"/>
    <w:rsid w:val="005D2B7A"/>
    <w:rsid w:val="005D2DE6"/>
    <w:rsid w:val="005D3015"/>
    <w:rsid w:val="005D3579"/>
    <w:rsid w:val="005D37B2"/>
    <w:rsid w:val="005D3A12"/>
    <w:rsid w:val="005D3AC4"/>
    <w:rsid w:val="005D3E60"/>
    <w:rsid w:val="005D3F82"/>
    <w:rsid w:val="005D413A"/>
    <w:rsid w:val="005D4D4D"/>
    <w:rsid w:val="005D530A"/>
    <w:rsid w:val="005D539D"/>
    <w:rsid w:val="005D598C"/>
    <w:rsid w:val="005D59EA"/>
    <w:rsid w:val="005D5BA1"/>
    <w:rsid w:val="005D5BFC"/>
    <w:rsid w:val="005D5CDE"/>
    <w:rsid w:val="005D5FD6"/>
    <w:rsid w:val="005D5FF2"/>
    <w:rsid w:val="005D6191"/>
    <w:rsid w:val="005D6293"/>
    <w:rsid w:val="005D633C"/>
    <w:rsid w:val="005D6381"/>
    <w:rsid w:val="005D647A"/>
    <w:rsid w:val="005D6603"/>
    <w:rsid w:val="005D66FC"/>
    <w:rsid w:val="005D6721"/>
    <w:rsid w:val="005D67C4"/>
    <w:rsid w:val="005D6C7F"/>
    <w:rsid w:val="005D7181"/>
    <w:rsid w:val="005D7361"/>
    <w:rsid w:val="005D76CF"/>
    <w:rsid w:val="005D7D4C"/>
    <w:rsid w:val="005D7DF8"/>
    <w:rsid w:val="005E0440"/>
    <w:rsid w:val="005E0460"/>
    <w:rsid w:val="005E05F8"/>
    <w:rsid w:val="005E060C"/>
    <w:rsid w:val="005E08D0"/>
    <w:rsid w:val="005E0A79"/>
    <w:rsid w:val="005E0BED"/>
    <w:rsid w:val="005E0DE4"/>
    <w:rsid w:val="005E0F9E"/>
    <w:rsid w:val="005E0FAD"/>
    <w:rsid w:val="005E0FEE"/>
    <w:rsid w:val="005E0FF6"/>
    <w:rsid w:val="005E1003"/>
    <w:rsid w:val="005E125A"/>
    <w:rsid w:val="005E12BE"/>
    <w:rsid w:val="005E1706"/>
    <w:rsid w:val="005E1965"/>
    <w:rsid w:val="005E1C6C"/>
    <w:rsid w:val="005E1F25"/>
    <w:rsid w:val="005E2309"/>
    <w:rsid w:val="005E28E2"/>
    <w:rsid w:val="005E2A68"/>
    <w:rsid w:val="005E2EEF"/>
    <w:rsid w:val="005E2F11"/>
    <w:rsid w:val="005E30E4"/>
    <w:rsid w:val="005E311D"/>
    <w:rsid w:val="005E3254"/>
    <w:rsid w:val="005E3635"/>
    <w:rsid w:val="005E3C43"/>
    <w:rsid w:val="005E3D84"/>
    <w:rsid w:val="005E3E4A"/>
    <w:rsid w:val="005E4447"/>
    <w:rsid w:val="005E45B9"/>
    <w:rsid w:val="005E49D4"/>
    <w:rsid w:val="005E4CD7"/>
    <w:rsid w:val="005E4F02"/>
    <w:rsid w:val="005E4F74"/>
    <w:rsid w:val="005E4FDF"/>
    <w:rsid w:val="005E5114"/>
    <w:rsid w:val="005E51B1"/>
    <w:rsid w:val="005E5281"/>
    <w:rsid w:val="005E548A"/>
    <w:rsid w:val="005E57E1"/>
    <w:rsid w:val="005E58E0"/>
    <w:rsid w:val="005E5959"/>
    <w:rsid w:val="005E5B12"/>
    <w:rsid w:val="005E5BC5"/>
    <w:rsid w:val="005E5F83"/>
    <w:rsid w:val="005E5F9E"/>
    <w:rsid w:val="005E6331"/>
    <w:rsid w:val="005E64B1"/>
    <w:rsid w:val="005E64EF"/>
    <w:rsid w:val="005E65A9"/>
    <w:rsid w:val="005E66F9"/>
    <w:rsid w:val="005E67E3"/>
    <w:rsid w:val="005E6B10"/>
    <w:rsid w:val="005E6C0C"/>
    <w:rsid w:val="005E6FFF"/>
    <w:rsid w:val="005E7266"/>
    <w:rsid w:val="005E72C1"/>
    <w:rsid w:val="005E7382"/>
    <w:rsid w:val="005E780A"/>
    <w:rsid w:val="005E7B78"/>
    <w:rsid w:val="005E7B8A"/>
    <w:rsid w:val="005E7FCC"/>
    <w:rsid w:val="005F0217"/>
    <w:rsid w:val="005F0285"/>
    <w:rsid w:val="005F0501"/>
    <w:rsid w:val="005F070F"/>
    <w:rsid w:val="005F07FE"/>
    <w:rsid w:val="005F08BB"/>
    <w:rsid w:val="005F093F"/>
    <w:rsid w:val="005F0A1A"/>
    <w:rsid w:val="005F0BFB"/>
    <w:rsid w:val="005F0C7C"/>
    <w:rsid w:val="005F0D83"/>
    <w:rsid w:val="005F0E22"/>
    <w:rsid w:val="005F0EC8"/>
    <w:rsid w:val="005F1391"/>
    <w:rsid w:val="005F1618"/>
    <w:rsid w:val="005F179C"/>
    <w:rsid w:val="005F17FF"/>
    <w:rsid w:val="005F189C"/>
    <w:rsid w:val="005F1A07"/>
    <w:rsid w:val="005F1A3B"/>
    <w:rsid w:val="005F1E98"/>
    <w:rsid w:val="005F233C"/>
    <w:rsid w:val="005F245E"/>
    <w:rsid w:val="005F2545"/>
    <w:rsid w:val="005F26A0"/>
    <w:rsid w:val="005F2780"/>
    <w:rsid w:val="005F2A24"/>
    <w:rsid w:val="005F2D54"/>
    <w:rsid w:val="005F2E37"/>
    <w:rsid w:val="005F312A"/>
    <w:rsid w:val="005F3412"/>
    <w:rsid w:val="005F3488"/>
    <w:rsid w:val="005F3619"/>
    <w:rsid w:val="005F3886"/>
    <w:rsid w:val="005F3B11"/>
    <w:rsid w:val="005F3B23"/>
    <w:rsid w:val="005F3BC9"/>
    <w:rsid w:val="005F3CCB"/>
    <w:rsid w:val="005F3E86"/>
    <w:rsid w:val="005F3FBE"/>
    <w:rsid w:val="005F4251"/>
    <w:rsid w:val="005F46F9"/>
    <w:rsid w:val="005F470B"/>
    <w:rsid w:val="005F478B"/>
    <w:rsid w:val="005F4795"/>
    <w:rsid w:val="005F47F9"/>
    <w:rsid w:val="005F496C"/>
    <w:rsid w:val="005F4A5B"/>
    <w:rsid w:val="005F4BF6"/>
    <w:rsid w:val="005F4C19"/>
    <w:rsid w:val="005F4C85"/>
    <w:rsid w:val="005F4CD5"/>
    <w:rsid w:val="005F4D17"/>
    <w:rsid w:val="005F4F4F"/>
    <w:rsid w:val="005F50F1"/>
    <w:rsid w:val="005F54B9"/>
    <w:rsid w:val="005F5654"/>
    <w:rsid w:val="005F5C1E"/>
    <w:rsid w:val="005F62AE"/>
    <w:rsid w:val="005F63AF"/>
    <w:rsid w:val="005F6A17"/>
    <w:rsid w:val="005F6C9F"/>
    <w:rsid w:val="005F7295"/>
    <w:rsid w:val="005F7943"/>
    <w:rsid w:val="005F7C08"/>
    <w:rsid w:val="005F7CD9"/>
    <w:rsid w:val="005F7DB7"/>
    <w:rsid w:val="0060010A"/>
    <w:rsid w:val="0060053A"/>
    <w:rsid w:val="0060053E"/>
    <w:rsid w:val="006006B1"/>
    <w:rsid w:val="00600773"/>
    <w:rsid w:val="00600996"/>
    <w:rsid w:val="00600CFB"/>
    <w:rsid w:val="00600E68"/>
    <w:rsid w:val="00600FE8"/>
    <w:rsid w:val="00601054"/>
    <w:rsid w:val="00601085"/>
    <w:rsid w:val="006010B5"/>
    <w:rsid w:val="00601423"/>
    <w:rsid w:val="006016AB"/>
    <w:rsid w:val="0060191B"/>
    <w:rsid w:val="00601C06"/>
    <w:rsid w:val="006022C7"/>
    <w:rsid w:val="00602340"/>
    <w:rsid w:val="00602475"/>
    <w:rsid w:val="00602732"/>
    <w:rsid w:val="006028BD"/>
    <w:rsid w:val="00602EF2"/>
    <w:rsid w:val="00603100"/>
    <w:rsid w:val="00603344"/>
    <w:rsid w:val="006033C7"/>
    <w:rsid w:val="006033CE"/>
    <w:rsid w:val="00603844"/>
    <w:rsid w:val="00603C29"/>
    <w:rsid w:val="006040AC"/>
    <w:rsid w:val="00604167"/>
    <w:rsid w:val="006044BF"/>
    <w:rsid w:val="00604774"/>
    <w:rsid w:val="00604935"/>
    <w:rsid w:val="00604AC8"/>
    <w:rsid w:val="00604BC3"/>
    <w:rsid w:val="006052E8"/>
    <w:rsid w:val="00605329"/>
    <w:rsid w:val="00605683"/>
    <w:rsid w:val="006056D3"/>
    <w:rsid w:val="006057D4"/>
    <w:rsid w:val="00605A90"/>
    <w:rsid w:val="00605B0B"/>
    <w:rsid w:val="00605B7E"/>
    <w:rsid w:val="00605C0D"/>
    <w:rsid w:val="00605C85"/>
    <w:rsid w:val="0060646B"/>
    <w:rsid w:val="006066FA"/>
    <w:rsid w:val="00606BDA"/>
    <w:rsid w:val="00606C0E"/>
    <w:rsid w:val="00606D7B"/>
    <w:rsid w:val="00606ECC"/>
    <w:rsid w:val="00606FB2"/>
    <w:rsid w:val="00607019"/>
    <w:rsid w:val="00607042"/>
    <w:rsid w:val="0060715B"/>
    <w:rsid w:val="0060735C"/>
    <w:rsid w:val="006073C5"/>
    <w:rsid w:val="006073CC"/>
    <w:rsid w:val="006076CC"/>
    <w:rsid w:val="00607727"/>
    <w:rsid w:val="00607812"/>
    <w:rsid w:val="0060796A"/>
    <w:rsid w:val="00607A6C"/>
    <w:rsid w:val="00607A8F"/>
    <w:rsid w:val="00607AA6"/>
    <w:rsid w:val="00607AEE"/>
    <w:rsid w:val="00607F63"/>
    <w:rsid w:val="00607F73"/>
    <w:rsid w:val="00610277"/>
    <w:rsid w:val="00610880"/>
    <w:rsid w:val="00610B1F"/>
    <w:rsid w:val="00610CD9"/>
    <w:rsid w:val="00610D6C"/>
    <w:rsid w:val="00610E40"/>
    <w:rsid w:val="0061131F"/>
    <w:rsid w:val="0061134E"/>
    <w:rsid w:val="006116D5"/>
    <w:rsid w:val="006117EE"/>
    <w:rsid w:val="00611944"/>
    <w:rsid w:val="00611D17"/>
    <w:rsid w:val="00611F52"/>
    <w:rsid w:val="006120CD"/>
    <w:rsid w:val="006122FD"/>
    <w:rsid w:val="0061239F"/>
    <w:rsid w:val="006126C0"/>
    <w:rsid w:val="006126D7"/>
    <w:rsid w:val="00612A81"/>
    <w:rsid w:val="00612BCA"/>
    <w:rsid w:val="00612DC4"/>
    <w:rsid w:val="00612FB6"/>
    <w:rsid w:val="00613081"/>
    <w:rsid w:val="00613147"/>
    <w:rsid w:val="006131BD"/>
    <w:rsid w:val="00613302"/>
    <w:rsid w:val="006133F5"/>
    <w:rsid w:val="0061355D"/>
    <w:rsid w:val="006135A9"/>
    <w:rsid w:val="006135CE"/>
    <w:rsid w:val="006137C9"/>
    <w:rsid w:val="0061390C"/>
    <w:rsid w:val="00613CFE"/>
    <w:rsid w:val="00613D8C"/>
    <w:rsid w:val="00613E24"/>
    <w:rsid w:val="00613E86"/>
    <w:rsid w:val="006141B5"/>
    <w:rsid w:val="006143BC"/>
    <w:rsid w:val="00614466"/>
    <w:rsid w:val="00614923"/>
    <w:rsid w:val="00614F40"/>
    <w:rsid w:val="00614F90"/>
    <w:rsid w:val="00614FF7"/>
    <w:rsid w:val="0061515C"/>
    <w:rsid w:val="006151EA"/>
    <w:rsid w:val="006152DA"/>
    <w:rsid w:val="00615428"/>
    <w:rsid w:val="00615962"/>
    <w:rsid w:val="0061596C"/>
    <w:rsid w:val="00615B18"/>
    <w:rsid w:val="00615D68"/>
    <w:rsid w:val="00615EE1"/>
    <w:rsid w:val="0061605D"/>
    <w:rsid w:val="006162DA"/>
    <w:rsid w:val="0061653B"/>
    <w:rsid w:val="00616B21"/>
    <w:rsid w:val="00616CDB"/>
    <w:rsid w:val="00616DF6"/>
    <w:rsid w:val="00616E4A"/>
    <w:rsid w:val="00616E74"/>
    <w:rsid w:val="00616E7A"/>
    <w:rsid w:val="00617016"/>
    <w:rsid w:val="006170A1"/>
    <w:rsid w:val="0061723C"/>
    <w:rsid w:val="006175CC"/>
    <w:rsid w:val="00617C7B"/>
    <w:rsid w:val="00617D20"/>
    <w:rsid w:val="00620016"/>
    <w:rsid w:val="0062003E"/>
    <w:rsid w:val="006205F1"/>
    <w:rsid w:val="0062085A"/>
    <w:rsid w:val="00620955"/>
    <w:rsid w:val="00620A3B"/>
    <w:rsid w:val="00620AAA"/>
    <w:rsid w:val="00620ACF"/>
    <w:rsid w:val="00620FA5"/>
    <w:rsid w:val="00621264"/>
    <w:rsid w:val="00621731"/>
    <w:rsid w:val="0062175C"/>
    <w:rsid w:val="00621779"/>
    <w:rsid w:val="006217F3"/>
    <w:rsid w:val="006218BD"/>
    <w:rsid w:val="00621BDF"/>
    <w:rsid w:val="00621DD5"/>
    <w:rsid w:val="00621DE1"/>
    <w:rsid w:val="00621E16"/>
    <w:rsid w:val="00621E8E"/>
    <w:rsid w:val="00621F84"/>
    <w:rsid w:val="00622046"/>
    <w:rsid w:val="0062208E"/>
    <w:rsid w:val="006222C9"/>
    <w:rsid w:val="006222EA"/>
    <w:rsid w:val="006222F8"/>
    <w:rsid w:val="006223C4"/>
    <w:rsid w:val="00622636"/>
    <w:rsid w:val="006227F5"/>
    <w:rsid w:val="00622842"/>
    <w:rsid w:val="0062297A"/>
    <w:rsid w:val="00622AC7"/>
    <w:rsid w:val="00622C99"/>
    <w:rsid w:val="00622D3E"/>
    <w:rsid w:val="00622D42"/>
    <w:rsid w:val="00622DF1"/>
    <w:rsid w:val="006237DB"/>
    <w:rsid w:val="00623AAD"/>
    <w:rsid w:val="00623ACA"/>
    <w:rsid w:val="00623AED"/>
    <w:rsid w:val="00623E90"/>
    <w:rsid w:val="0062411D"/>
    <w:rsid w:val="0062422E"/>
    <w:rsid w:val="006244BB"/>
    <w:rsid w:val="006244CF"/>
    <w:rsid w:val="0062451F"/>
    <w:rsid w:val="006245DA"/>
    <w:rsid w:val="006247A9"/>
    <w:rsid w:val="006248CD"/>
    <w:rsid w:val="00624900"/>
    <w:rsid w:val="006249F6"/>
    <w:rsid w:val="00625062"/>
    <w:rsid w:val="006252A8"/>
    <w:rsid w:val="00625557"/>
    <w:rsid w:val="00625569"/>
    <w:rsid w:val="00625731"/>
    <w:rsid w:val="00625AA9"/>
    <w:rsid w:val="00625BF0"/>
    <w:rsid w:val="00625D63"/>
    <w:rsid w:val="0062601F"/>
    <w:rsid w:val="006263D0"/>
    <w:rsid w:val="00626A9F"/>
    <w:rsid w:val="00626C90"/>
    <w:rsid w:val="006273EC"/>
    <w:rsid w:val="006276F4"/>
    <w:rsid w:val="00627B1D"/>
    <w:rsid w:val="00627CD7"/>
    <w:rsid w:val="00627D2B"/>
    <w:rsid w:val="00627E26"/>
    <w:rsid w:val="006300AE"/>
    <w:rsid w:val="006301DD"/>
    <w:rsid w:val="00630712"/>
    <w:rsid w:val="00630ACE"/>
    <w:rsid w:val="00630B8D"/>
    <w:rsid w:val="00630D5A"/>
    <w:rsid w:val="00630F13"/>
    <w:rsid w:val="00630F4D"/>
    <w:rsid w:val="00631001"/>
    <w:rsid w:val="00631484"/>
    <w:rsid w:val="00631535"/>
    <w:rsid w:val="006316C2"/>
    <w:rsid w:val="00631A90"/>
    <w:rsid w:val="00631ADD"/>
    <w:rsid w:val="00631D3C"/>
    <w:rsid w:val="006321E5"/>
    <w:rsid w:val="0063229D"/>
    <w:rsid w:val="00632583"/>
    <w:rsid w:val="0063273A"/>
    <w:rsid w:val="006327AA"/>
    <w:rsid w:val="00632897"/>
    <w:rsid w:val="006328AF"/>
    <w:rsid w:val="00632A51"/>
    <w:rsid w:val="00632A86"/>
    <w:rsid w:val="00632CED"/>
    <w:rsid w:val="00632E37"/>
    <w:rsid w:val="00633055"/>
    <w:rsid w:val="006330D2"/>
    <w:rsid w:val="0063311C"/>
    <w:rsid w:val="00633302"/>
    <w:rsid w:val="0063332A"/>
    <w:rsid w:val="0063336E"/>
    <w:rsid w:val="006334AA"/>
    <w:rsid w:val="006335BB"/>
    <w:rsid w:val="00633C6B"/>
    <w:rsid w:val="00633CFD"/>
    <w:rsid w:val="00633F5B"/>
    <w:rsid w:val="00634009"/>
    <w:rsid w:val="0063411A"/>
    <w:rsid w:val="0063411E"/>
    <w:rsid w:val="00634128"/>
    <w:rsid w:val="006341F4"/>
    <w:rsid w:val="00634246"/>
    <w:rsid w:val="00634281"/>
    <w:rsid w:val="006346EB"/>
    <w:rsid w:val="006346FD"/>
    <w:rsid w:val="00634708"/>
    <w:rsid w:val="00634768"/>
    <w:rsid w:val="0063492E"/>
    <w:rsid w:val="00634BB3"/>
    <w:rsid w:val="00634F15"/>
    <w:rsid w:val="006351A4"/>
    <w:rsid w:val="00635341"/>
    <w:rsid w:val="0063539A"/>
    <w:rsid w:val="00635AFD"/>
    <w:rsid w:val="00635E88"/>
    <w:rsid w:val="00635F15"/>
    <w:rsid w:val="006365B1"/>
    <w:rsid w:val="0063673E"/>
    <w:rsid w:val="00636784"/>
    <w:rsid w:val="00636DD8"/>
    <w:rsid w:val="00637090"/>
    <w:rsid w:val="00637449"/>
    <w:rsid w:val="00637515"/>
    <w:rsid w:val="0063762F"/>
    <w:rsid w:val="0063766F"/>
    <w:rsid w:val="006378D3"/>
    <w:rsid w:val="006378D9"/>
    <w:rsid w:val="0063795C"/>
    <w:rsid w:val="00637B93"/>
    <w:rsid w:val="00637D7D"/>
    <w:rsid w:val="006401B5"/>
    <w:rsid w:val="00640294"/>
    <w:rsid w:val="0064053E"/>
    <w:rsid w:val="00640720"/>
    <w:rsid w:val="00640AA7"/>
    <w:rsid w:val="00640ABE"/>
    <w:rsid w:val="00640B79"/>
    <w:rsid w:val="00640BE2"/>
    <w:rsid w:val="00641055"/>
    <w:rsid w:val="00641181"/>
    <w:rsid w:val="00641224"/>
    <w:rsid w:val="00641355"/>
    <w:rsid w:val="006413D1"/>
    <w:rsid w:val="006416F6"/>
    <w:rsid w:val="0064186E"/>
    <w:rsid w:val="006419FB"/>
    <w:rsid w:val="00641A30"/>
    <w:rsid w:val="00641AD4"/>
    <w:rsid w:val="00641DC2"/>
    <w:rsid w:val="00641F20"/>
    <w:rsid w:val="00642248"/>
    <w:rsid w:val="00642275"/>
    <w:rsid w:val="00642341"/>
    <w:rsid w:val="0064239A"/>
    <w:rsid w:val="006426A2"/>
    <w:rsid w:val="0064280F"/>
    <w:rsid w:val="00642819"/>
    <w:rsid w:val="00642831"/>
    <w:rsid w:val="00642E16"/>
    <w:rsid w:val="00643C74"/>
    <w:rsid w:val="00643C96"/>
    <w:rsid w:val="00644034"/>
    <w:rsid w:val="006440EC"/>
    <w:rsid w:val="00644165"/>
    <w:rsid w:val="00644221"/>
    <w:rsid w:val="006444AA"/>
    <w:rsid w:val="00644909"/>
    <w:rsid w:val="0064498C"/>
    <w:rsid w:val="00644AFE"/>
    <w:rsid w:val="00644E55"/>
    <w:rsid w:val="0064506B"/>
    <w:rsid w:val="0064513C"/>
    <w:rsid w:val="00645478"/>
    <w:rsid w:val="006455CE"/>
    <w:rsid w:val="006455E8"/>
    <w:rsid w:val="006457D6"/>
    <w:rsid w:val="0064580F"/>
    <w:rsid w:val="00645CB5"/>
    <w:rsid w:val="00645F6A"/>
    <w:rsid w:val="006460AC"/>
    <w:rsid w:val="006465DB"/>
    <w:rsid w:val="00646763"/>
    <w:rsid w:val="006468C7"/>
    <w:rsid w:val="00646986"/>
    <w:rsid w:val="00646B96"/>
    <w:rsid w:val="00646E61"/>
    <w:rsid w:val="00647294"/>
    <w:rsid w:val="0064729C"/>
    <w:rsid w:val="00647895"/>
    <w:rsid w:val="0065032A"/>
    <w:rsid w:val="006503E0"/>
    <w:rsid w:val="00650452"/>
    <w:rsid w:val="0065046F"/>
    <w:rsid w:val="00650596"/>
    <w:rsid w:val="006505EF"/>
    <w:rsid w:val="00650B12"/>
    <w:rsid w:val="00650B17"/>
    <w:rsid w:val="00650D51"/>
    <w:rsid w:val="006517AE"/>
    <w:rsid w:val="006518DD"/>
    <w:rsid w:val="00651B60"/>
    <w:rsid w:val="00651C1D"/>
    <w:rsid w:val="00651CF6"/>
    <w:rsid w:val="00651E4F"/>
    <w:rsid w:val="00652407"/>
    <w:rsid w:val="006524D6"/>
    <w:rsid w:val="00652646"/>
    <w:rsid w:val="006527F0"/>
    <w:rsid w:val="006528B0"/>
    <w:rsid w:val="00652918"/>
    <w:rsid w:val="00652ABE"/>
    <w:rsid w:val="00652C8F"/>
    <w:rsid w:val="006531B0"/>
    <w:rsid w:val="0065335E"/>
    <w:rsid w:val="00653399"/>
    <w:rsid w:val="0065343A"/>
    <w:rsid w:val="0065367C"/>
    <w:rsid w:val="0065370D"/>
    <w:rsid w:val="00653D92"/>
    <w:rsid w:val="00653F81"/>
    <w:rsid w:val="006540C8"/>
    <w:rsid w:val="00654119"/>
    <w:rsid w:val="0065428D"/>
    <w:rsid w:val="0065438E"/>
    <w:rsid w:val="00654A8B"/>
    <w:rsid w:val="00654C0E"/>
    <w:rsid w:val="00654DD6"/>
    <w:rsid w:val="00654E34"/>
    <w:rsid w:val="00654E58"/>
    <w:rsid w:val="00655175"/>
    <w:rsid w:val="00655204"/>
    <w:rsid w:val="00655653"/>
    <w:rsid w:val="0065567A"/>
    <w:rsid w:val="00655D83"/>
    <w:rsid w:val="006560FB"/>
    <w:rsid w:val="006562F9"/>
    <w:rsid w:val="00656460"/>
    <w:rsid w:val="00656467"/>
    <w:rsid w:val="0065655D"/>
    <w:rsid w:val="006565BD"/>
    <w:rsid w:val="0065682B"/>
    <w:rsid w:val="00656893"/>
    <w:rsid w:val="006569DE"/>
    <w:rsid w:val="00656B00"/>
    <w:rsid w:val="00656D8B"/>
    <w:rsid w:val="00656FCC"/>
    <w:rsid w:val="00657588"/>
    <w:rsid w:val="00657963"/>
    <w:rsid w:val="0065797D"/>
    <w:rsid w:val="00657F55"/>
    <w:rsid w:val="00660187"/>
    <w:rsid w:val="00660257"/>
    <w:rsid w:val="0066033B"/>
    <w:rsid w:val="00660751"/>
    <w:rsid w:val="00660AED"/>
    <w:rsid w:val="00660E3B"/>
    <w:rsid w:val="006610A2"/>
    <w:rsid w:val="006613FD"/>
    <w:rsid w:val="006615BC"/>
    <w:rsid w:val="00661670"/>
    <w:rsid w:val="006619D8"/>
    <w:rsid w:val="00661A0B"/>
    <w:rsid w:val="00661B17"/>
    <w:rsid w:val="00662038"/>
    <w:rsid w:val="006622AF"/>
    <w:rsid w:val="00662BB5"/>
    <w:rsid w:val="00662C7E"/>
    <w:rsid w:val="00662CCD"/>
    <w:rsid w:val="00662DB6"/>
    <w:rsid w:val="00662EE1"/>
    <w:rsid w:val="00662F82"/>
    <w:rsid w:val="00662FBE"/>
    <w:rsid w:val="0066344F"/>
    <w:rsid w:val="006636E0"/>
    <w:rsid w:val="006637F2"/>
    <w:rsid w:val="00663912"/>
    <w:rsid w:val="00663B8C"/>
    <w:rsid w:val="00663C24"/>
    <w:rsid w:val="00663F9A"/>
    <w:rsid w:val="00664281"/>
    <w:rsid w:val="0066443E"/>
    <w:rsid w:val="00664481"/>
    <w:rsid w:val="0066460E"/>
    <w:rsid w:val="00664772"/>
    <w:rsid w:val="006647EE"/>
    <w:rsid w:val="00664806"/>
    <w:rsid w:val="00664908"/>
    <w:rsid w:val="00664F3A"/>
    <w:rsid w:val="00665184"/>
    <w:rsid w:val="006651C0"/>
    <w:rsid w:val="0066522A"/>
    <w:rsid w:val="00665407"/>
    <w:rsid w:val="00665563"/>
    <w:rsid w:val="006655BC"/>
    <w:rsid w:val="00665997"/>
    <w:rsid w:val="00665A6F"/>
    <w:rsid w:val="00665E0D"/>
    <w:rsid w:val="00665E75"/>
    <w:rsid w:val="00666632"/>
    <w:rsid w:val="006667EC"/>
    <w:rsid w:val="006668B4"/>
    <w:rsid w:val="00666BB3"/>
    <w:rsid w:val="00666F00"/>
    <w:rsid w:val="00666F8E"/>
    <w:rsid w:val="006670A1"/>
    <w:rsid w:val="00667471"/>
    <w:rsid w:val="0066747C"/>
    <w:rsid w:val="006674EC"/>
    <w:rsid w:val="006676CC"/>
    <w:rsid w:val="006678D5"/>
    <w:rsid w:val="00667D55"/>
    <w:rsid w:val="00667F30"/>
    <w:rsid w:val="00670386"/>
    <w:rsid w:val="0067059C"/>
    <w:rsid w:val="006707C0"/>
    <w:rsid w:val="00670965"/>
    <w:rsid w:val="00670F4C"/>
    <w:rsid w:val="006711E4"/>
    <w:rsid w:val="006712A9"/>
    <w:rsid w:val="00671753"/>
    <w:rsid w:val="0067177C"/>
    <w:rsid w:val="00671D45"/>
    <w:rsid w:val="0067202F"/>
    <w:rsid w:val="00672593"/>
    <w:rsid w:val="0067259A"/>
    <w:rsid w:val="0067268C"/>
    <w:rsid w:val="006729EB"/>
    <w:rsid w:val="00672C08"/>
    <w:rsid w:val="00672CE7"/>
    <w:rsid w:val="00672E51"/>
    <w:rsid w:val="00672EE2"/>
    <w:rsid w:val="00673089"/>
    <w:rsid w:val="006730C5"/>
    <w:rsid w:val="006737C8"/>
    <w:rsid w:val="0067389B"/>
    <w:rsid w:val="006739E7"/>
    <w:rsid w:val="00673A38"/>
    <w:rsid w:val="00673A95"/>
    <w:rsid w:val="00673B99"/>
    <w:rsid w:val="00673BEB"/>
    <w:rsid w:val="00673D26"/>
    <w:rsid w:val="00673D96"/>
    <w:rsid w:val="00673F0D"/>
    <w:rsid w:val="006740F7"/>
    <w:rsid w:val="006741FF"/>
    <w:rsid w:val="0067421E"/>
    <w:rsid w:val="006747F6"/>
    <w:rsid w:val="0067492E"/>
    <w:rsid w:val="00674AEF"/>
    <w:rsid w:val="00674C60"/>
    <w:rsid w:val="00674EF6"/>
    <w:rsid w:val="0067522F"/>
    <w:rsid w:val="0067570F"/>
    <w:rsid w:val="00675809"/>
    <w:rsid w:val="00675883"/>
    <w:rsid w:val="0067616B"/>
    <w:rsid w:val="006761C1"/>
    <w:rsid w:val="006762BE"/>
    <w:rsid w:val="00676394"/>
    <w:rsid w:val="0067661C"/>
    <w:rsid w:val="00676DB8"/>
    <w:rsid w:val="00676E4D"/>
    <w:rsid w:val="00676EF4"/>
    <w:rsid w:val="00676F23"/>
    <w:rsid w:val="00677285"/>
    <w:rsid w:val="006774AE"/>
    <w:rsid w:val="00677582"/>
    <w:rsid w:val="006775BD"/>
    <w:rsid w:val="00677695"/>
    <w:rsid w:val="006776B0"/>
    <w:rsid w:val="006777B7"/>
    <w:rsid w:val="0067792E"/>
    <w:rsid w:val="00677C9B"/>
    <w:rsid w:val="00677E00"/>
    <w:rsid w:val="00677FAE"/>
    <w:rsid w:val="00677FED"/>
    <w:rsid w:val="00680264"/>
    <w:rsid w:val="006802CA"/>
    <w:rsid w:val="00680488"/>
    <w:rsid w:val="00680498"/>
    <w:rsid w:val="006804EF"/>
    <w:rsid w:val="006805EF"/>
    <w:rsid w:val="00680A91"/>
    <w:rsid w:val="00680ACC"/>
    <w:rsid w:val="00680CE4"/>
    <w:rsid w:val="0068109D"/>
    <w:rsid w:val="0068120C"/>
    <w:rsid w:val="00681213"/>
    <w:rsid w:val="00681231"/>
    <w:rsid w:val="006814E3"/>
    <w:rsid w:val="00681733"/>
    <w:rsid w:val="00681D35"/>
    <w:rsid w:val="00681E31"/>
    <w:rsid w:val="00681ED1"/>
    <w:rsid w:val="006820E7"/>
    <w:rsid w:val="00682206"/>
    <w:rsid w:val="0068263A"/>
    <w:rsid w:val="0068294E"/>
    <w:rsid w:val="00682E46"/>
    <w:rsid w:val="00682E4B"/>
    <w:rsid w:val="00682E66"/>
    <w:rsid w:val="00682EB6"/>
    <w:rsid w:val="00683146"/>
    <w:rsid w:val="00683167"/>
    <w:rsid w:val="00683180"/>
    <w:rsid w:val="00683570"/>
    <w:rsid w:val="0068375F"/>
    <w:rsid w:val="00683A7D"/>
    <w:rsid w:val="00683ABE"/>
    <w:rsid w:val="00683EEB"/>
    <w:rsid w:val="00684007"/>
    <w:rsid w:val="0068430A"/>
    <w:rsid w:val="00684803"/>
    <w:rsid w:val="0068488C"/>
    <w:rsid w:val="00684C31"/>
    <w:rsid w:val="00684D5F"/>
    <w:rsid w:val="00684E9C"/>
    <w:rsid w:val="00684FCB"/>
    <w:rsid w:val="006850FA"/>
    <w:rsid w:val="006853E1"/>
    <w:rsid w:val="006854BC"/>
    <w:rsid w:val="00685687"/>
    <w:rsid w:val="00685699"/>
    <w:rsid w:val="00685BD5"/>
    <w:rsid w:val="00685F88"/>
    <w:rsid w:val="00686048"/>
    <w:rsid w:val="00686106"/>
    <w:rsid w:val="0068656B"/>
    <w:rsid w:val="0068658E"/>
    <w:rsid w:val="006866C7"/>
    <w:rsid w:val="006868C4"/>
    <w:rsid w:val="006869A3"/>
    <w:rsid w:val="00686ABF"/>
    <w:rsid w:val="00686BAB"/>
    <w:rsid w:val="00686C81"/>
    <w:rsid w:val="00686FC1"/>
    <w:rsid w:val="006872C1"/>
    <w:rsid w:val="00687518"/>
    <w:rsid w:val="0068793B"/>
    <w:rsid w:val="00687965"/>
    <w:rsid w:val="00687AB7"/>
    <w:rsid w:val="00687B19"/>
    <w:rsid w:val="00687B4A"/>
    <w:rsid w:val="00687CC2"/>
    <w:rsid w:val="00687E65"/>
    <w:rsid w:val="0069008E"/>
    <w:rsid w:val="006903A0"/>
    <w:rsid w:val="0069052B"/>
    <w:rsid w:val="006905A4"/>
    <w:rsid w:val="0069073C"/>
    <w:rsid w:val="0069083A"/>
    <w:rsid w:val="00690B9F"/>
    <w:rsid w:val="00690FDF"/>
    <w:rsid w:val="0069149C"/>
    <w:rsid w:val="006916BF"/>
    <w:rsid w:val="00691981"/>
    <w:rsid w:val="00691D49"/>
    <w:rsid w:val="00691FF5"/>
    <w:rsid w:val="00692183"/>
    <w:rsid w:val="006922A3"/>
    <w:rsid w:val="006922CB"/>
    <w:rsid w:val="006923CC"/>
    <w:rsid w:val="006926BB"/>
    <w:rsid w:val="006928FF"/>
    <w:rsid w:val="00692E0D"/>
    <w:rsid w:val="00692EA7"/>
    <w:rsid w:val="00693233"/>
    <w:rsid w:val="006932B6"/>
    <w:rsid w:val="006933AA"/>
    <w:rsid w:val="0069350E"/>
    <w:rsid w:val="00693582"/>
    <w:rsid w:val="006942DB"/>
    <w:rsid w:val="00694351"/>
    <w:rsid w:val="006943D7"/>
    <w:rsid w:val="00694496"/>
    <w:rsid w:val="0069472C"/>
    <w:rsid w:val="0069488D"/>
    <w:rsid w:val="006948C9"/>
    <w:rsid w:val="00694BBA"/>
    <w:rsid w:val="00694BCD"/>
    <w:rsid w:val="0069541B"/>
    <w:rsid w:val="0069553F"/>
    <w:rsid w:val="006958F0"/>
    <w:rsid w:val="00695A9E"/>
    <w:rsid w:val="00695BCA"/>
    <w:rsid w:val="00695C01"/>
    <w:rsid w:val="00695EA4"/>
    <w:rsid w:val="006961B5"/>
    <w:rsid w:val="006965D5"/>
    <w:rsid w:val="00696749"/>
    <w:rsid w:val="00696BC5"/>
    <w:rsid w:val="00696DB2"/>
    <w:rsid w:val="00696E41"/>
    <w:rsid w:val="00696E55"/>
    <w:rsid w:val="00696F00"/>
    <w:rsid w:val="00696F9A"/>
    <w:rsid w:val="0069707B"/>
    <w:rsid w:val="00697185"/>
    <w:rsid w:val="006973F2"/>
    <w:rsid w:val="006977A7"/>
    <w:rsid w:val="0069792C"/>
    <w:rsid w:val="00697965"/>
    <w:rsid w:val="00697E61"/>
    <w:rsid w:val="006A0094"/>
    <w:rsid w:val="006A0424"/>
    <w:rsid w:val="006A0561"/>
    <w:rsid w:val="006A07CC"/>
    <w:rsid w:val="006A093F"/>
    <w:rsid w:val="006A0AC1"/>
    <w:rsid w:val="006A0B46"/>
    <w:rsid w:val="006A0CA1"/>
    <w:rsid w:val="006A0F07"/>
    <w:rsid w:val="006A12E4"/>
    <w:rsid w:val="006A1546"/>
    <w:rsid w:val="006A161C"/>
    <w:rsid w:val="006A1899"/>
    <w:rsid w:val="006A1904"/>
    <w:rsid w:val="006A1B37"/>
    <w:rsid w:val="006A1CF4"/>
    <w:rsid w:val="006A1E3D"/>
    <w:rsid w:val="006A205F"/>
    <w:rsid w:val="006A222A"/>
    <w:rsid w:val="006A22BD"/>
    <w:rsid w:val="006A2347"/>
    <w:rsid w:val="006A2674"/>
    <w:rsid w:val="006A2695"/>
    <w:rsid w:val="006A2BCB"/>
    <w:rsid w:val="006A2C3D"/>
    <w:rsid w:val="006A2D58"/>
    <w:rsid w:val="006A2DBB"/>
    <w:rsid w:val="006A333B"/>
    <w:rsid w:val="006A349B"/>
    <w:rsid w:val="006A34F6"/>
    <w:rsid w:val="006A37B1"/>
    <w:rsid w:val="006A37C0"/>
    <w:rsid w:val="006A3995"/>
    <w:rsid w:val="006A3B3B"/>
    <w:rsid w:val="006A43E4"/>
    <w:rsid w:val="006A4492"/>
    <w:rsid w:val="006A449B"/>
    <w:rsid w:val="006A45F8"/>
    <w:rsid w:val="006A4612"/>
    <w:rsid w:val="006A46E5"/>
    <w:rsid w:val="006A4723"/>
    <w:rsid w:val="006A48DB"/>
    <w:rsid w:val="006A4AFE"/>
    <w:rsid w:val="006A4BA9"/>
    <w:rsid w:val="006A4C56"/>
    <w:rsid w:val="006A4D7B"/>
    <w:rsid w:val="006A4EC9"/>
    <w:rsid w:val="006A4EDD"/>
    <w:rsid w:val="006A4EFF"/>
    <w:rsid w:val="006A5146"/>
    <w:rsid w:val="006A55E0"/>
    <w:rsid w:val="006A56BC"/>
    <w:rsid w:val="006A5906"/>
    <w:rsid w:val="006A5B0F"/>
    <w:rsid w:val="006A5CB6"/>
    <w:rsid w:val="006A5DBE"/>
    <w:rsid w:val="006A5E58"/>
    <w:rsid w:val="006A65C6"/>
    <w:rsid w:val="006A6774"/>
    <w:rsid w:val="006A6863"/>
    <w:rsid w:val="006A68FC"/>
    <w:rsid w:val="006A6A73"/>
    <w:rsid w:val="006A6AA3"/>
    <w:rsid w:val="006A6AC2"/>
    <w:rsid w:val="006A6ACF"/>
    <w:rsid w:val="006A6C0B"/>
    <w:rsid w:val="006A7013"/>
    <w:rsid w:val="006A708F"/>
    <w:rsid w:val="006A70BF"/>
    <w:rsid w:val="006A75FF"/>
    <w:rsid w:val="006A79AA"/>
    <w:rsid w:val="006A7C85"/>
    <w:rsid w:val="006A7D84"/>
    <w:rsid w:val="006B028F"/>
    <w:rsid w:val="006B0BC0"/>
    <w:rsid w:val="006B0D30"/>
    <w:rsid w:val="006B0E3B"/>
    <w:rsid w:val="006B0F9C"/>
    <w:rsid w:val="006B10D0"/>
    <w:rsid w:val="006B10D6"/>
    <w:rsid w:val="006B1179"/>
    <w:rsid w:val="006B1743"/>
    <w:rsid w:val="006B17EB"/>
    <w:rsid w:val="006B1DE0"/>
    <w:rsid w:val="006B20CE"/>
    <w:rsid w:val="006B2118"/>
    <w:rsid w:val="006B2166"/>
    <w:rsid w:val="006B2346"/>
    <w:rsid w:val="006B2652"/>
    <w:rsid w:val="006B267D"/>
    <w:rsid w:val="006B2776"/>
    <w:rsid w:val="006B2C80"/>
    <w:rsid w:val="006B2D2D"/>
    <w:rsid w:val="006B2D31"/>
    <w:rsid w:val="006B2DA2"/>
    <w:rsid w:val="006B3001"/>
    <w:rsid w:val="006B3018"/>
    <w:rsid w:val="006B3435"/>
    <w:rsid w:val="006B34DC"/>
    <w:rsid w:val="006B35D9"/>
    <w:rsid w:val="006B3609"/>
    <w:rsid w:val="006B37B1"/>
    <w:rsid w:val="006B38DA"/>
    <w:rsid w:val="006B38F1"/>
    <w:rsid w:val="006B39E6"/>
    <w:rsid w:val="006B3A40"/>
    <w:rsid w:val="006B3B1F"/>
    <w:rsid w:val="006B3B4D"/>
    <w:rsid w:val="006B3CEF"/>
    <w:rsid w:val="006B3D21"/>
    <w:rsid w:val="006B3F2C"/>
    <w:rsid w:val="006B4735"/>
    <w:rsid w:val="006B4776"/>
    <w:rsid w:val="006B4837"/>
    <w:rsid w:val="006B49F7"/>
    <w:rsid w:val="006B4B05"/>
    <w:rsid w:val="006B4FC7"/>
    <w:rsid w:val="006B530E"/>
    <w:rsid w:val="006B5968"/>
    <w:rsid w:val="006B5BF9"/>
    <w:rsid w:val="006B5CCB"/>
    <w:rsid w:val="006B5E8E"/>
    <w:rsid w:val="006B5F1D"/>
    <w:rsid w:val="006B5F82"/>
    <w:rsid w:val="006B61BB"/>
    <w:rsid w:val="006B6AAD"/>
    <w:rsid w:val="006B6B1E"/>
    <w:rsid w:val="006B6BE6"/>
    <w:rsid w:val="006B6F24"/>
    <w:rsid w:val="006B7086"/>
    <w:rsid w:val="006B718D"/>
    <w:rsid w:val="006B71F6"/>
    <w:rsid w:val="006B725B"/>
    <w:rsid w:val="006B7275"/>
    <w:rsid w:val="006B77CA"/>
    <w:rsid w:val="006B77F9"/>
    <w:rsid w:val="006B7A4C"/>
    <w:rsid w:val="006B7D47"/>
    <w:rsid w:val="006B7D6C"/>
    <w:rsid w:val="006B7E04"/>
    <w:rsid w:val="006C01F9"/>
    <w:rsid w:val="006C06F3"/>
    <w:rsid w:val="006C0986"/>
    <w:rsid w:val="006C0A70"/>
    <w:rsid w:val="006C0EBF"/>
    <w:rsid w:val="006C0EDD"/>
    <w:rsid w:val="006C116E"/>
    <w:rsid w:val="006C12CE"/>
    <w:rsid w:val="006C1531"/>
    <w:rsid w:val="006C18FD"/>
    <w:rsid w:val="006C19BE"/>
    <w:rsid w:val="006C1C84"/>
    <w:rsid w:val="006C2465"/>
    <w:rsid w:val="006C26E8"/>
    <w:rsid w:val="006C2A15"/>
    <w:rsid w:val="006C2A30"/>
    <w:rsid w:val="006C2A5F"/>
    <w:rsid w:val="006C2B06"/>
    <w:rsid w:val="006C2B27"/>
    <w:rsid w:val="006C2D43"/>
    <w:rsid w:val="006C313C"/>
    <w:rsid w:val="006C3157"/>
    <w:rsid w:val="006C31A3"/>
    <w:rsid w:val="006C31CF"/>
    <w:rsid w:val="006C336C"/>
    <w:rsid w:val="006C372E"/>
    <w:rsid w:val="006C3CFA"/>
    <w:rsid w:val="006C43BB"/>
    <w:rsid w:val="006C4607"/>
    <w:rsid w:val="006C480C"/>
    <w:rsid w:val="006C4AFD"/>
    <w:rsid w:val="006C4D63"/>
    <w:rsid w:val="006C4DE5"/>
    <w:rsid w:val="006C4F56"/>
    <w:rsid w:val="006C5080"/>
    <w:rsid w:val="006C5311"/>
    <w:rsid w:val="006C540D"/>
    <w:rsid w:val="006C56AF"/>
    <w:rsid w:val="006C5C8E"/>
    <w:rsid w:val="006C5F8A"/>
    <w:rsid w:val="006C60EA"/>
    <w:rsid w:val="006C6205"/>
    <w:rsid w:val="006C621A"/>
    <w:rsid w:val="006C62FE"/>
    <w:rsid w:val="006C66F7"/>
    <w:rsid w:val="006C6728"/>
    <w:rsid w:val="006C6E10"/>
    <w:rsid w:val="006C6F28"/>
    <w:rsid w:val="006C76D3"/>
    <w:rsid w:val="006C7844"/>
    <w:rsid w:val="006C7BD0"/>
    <w:rsid w:val="006C7C93"/>
    <w:rsid w:val="006C7CC2"/>
    <w:rsid w:val="006C7F50"/>
    <w:rsid w:val="006D05C9"/>
    <w:rsid w:val="006D0744"/>
    <w:rsid w:val="006D0754"/>
    <w:rsid w:val="006D0C4B"/>
    <w:rsid w:val="006D0D98"/>
    <w:rsid w:val="006D0EFA"/>
    <w:rsid w:val="006D0F84"/>
    <w:rsid w:val="006D1052"/>
    <w:rsid w:val="006D110B"/>
    <w:rsid w:val="006D130C"/>
    <w:rsid w:val="006D1625"/>
    <w:rsid w:val="006D195F"/>
    <w:rsid w:val="006D1A5F"/>
    <w:rsid w:val="006D1C8F"/>
    <w:rsid w:val="006D1FC6"/>
    <w:rsid w:val="006D2221"/>
    <w:rsid w:val="006D2275"/>
    <w:rsid w:val="006D2410"/>
    <w:rsid w:val="006D25AA"/>
    <w:rsid w:val="006D2615"/>
    <w:rsid w:val="006D28B3"/>
    <w:rsid w:val="006D2A93"/>
    <w:rsid w:val="006D2B3D"/>
    <w:rsid w:val="006D2CAB"/>
    <w:rsid w:val="006D2FB6"/>
    <w:rsid w:val="006D302C"/>
    <w:rsid w:val="006D30C4"/>
    <w:rsid w:val="006D3393"/>
    <w:rsid w:val="006D33B6"/>
    <w:rsid w:val="006D3409"/>
    <w:rsid w:val="006D347B"/>
    <w:rsid w:val="006D385A"/>
    <w:rsid w:val="006D3A88"/>
    <w:rsid w:val="006D3B4D"/>
    <w:rsid w:val="006D42F9"/>
    <w:rsid w:val="006D4665"/>
    <w:rsid w:val="006D4D80"/>
    <w:rsid w:val="006D524D"/>
    <w:rsid w:val="006D5466"/>
    <w:rsid w:val="006D57D7"/>
    <w:rsid w:val="006D5E25"/>
    <w:rsid w:val="006D5E29"/>
    <w:rsid w:val="006D5ECD"/>
    <w:rsid w:val="006D6173"/>
    <w:rsid w:val="006D6186"/>
    <w:rsid w:val="006D6448"/>
    <w:rsid w:val="006D6536"/>
    <w:rsid w:val="006D66CE"/>
    <w:rsid w:val="006D672E"/>
    <w:rsid w:val="006D6A0A"/>
    <w:rsid w:val="006D6A10"/>
    <w:rsid w:val="006D6B4D"/>
    <w:rsid w:val="006D6B8D"/>
    <w:rsid w:val="006D6C33"/>
    <w:rsid w:val="006D6CE4"/>
    <w:rsid w:val="006D7017"/>
    <w:rsid w:val="006D7563"/>
    <w:rsid w:val="006D7A0B"/>
    <w:rsid w:val="006D7CE3"/>
    <w:rsid w:val="006D7EC9"/>
    <w:rsid w:val="006E00E8"/>
    <w:rsid w:val="006E02EB"/>
    <w:rsid w:val="006E031A"/>
    <w:rsid w:val="006E03A9"/>
    <w:rsid w:val="006E0746"/>
    <w:rsid w:val="006E0758"/>
    <w:rsid w:val="006E0AED"/>
    <w:rsid w:val="006E0B0D"/>
    <w:rsid w:val="006E0CE8"/>
    <w:rsid w:val="006E15AE"/>
    <w:rsid w:val="006E1AAB"/>
    <w:rsid w:val="006E1B8B"/>
    <w:rsid w:val="006E1BAA"/>
    <w:rsid w:val="006E1D68"/>
    <w:rsid w:val="006E1E13"/>
    <w:rsid w:val="006E1ECF"/>
    <w:rsid w:val="006E2189"/>
    <w:rsid w:val="006E2191"/>
    <w:rsid w:val="006E24CD"/>
    <w:rsid w:val="006E26BA"/>
    <w:rsid w:val="006E2854"/>
    <w:rsid w:val="006E2BB6"/>
    <w:rsid w:val="006E2D48"/>
    <w:rsid w:val="006E2F80"/>
    <w:rsid w:val="006E30F3"/>
    <w:rsid w:val="006E326A"/>
    <w:rsid w:val="006E3371"/>
    <w:rsid w:val="006E34B5"/>
    <w:rsid w:val="006E35E1"/>
    <w:rsid w:val="006E384A"/>
    <w:rsid w:val="006E3896"/>
    <w:rsid w:val="006E3D31"/>
    <w:rsid w:val="006E3DFE"/>
    <w:rsid w:val="006E3E79"/>
    <w:rsid w:val="006E405D"/>
    <w:rsid w:val="006E407F"/>
    <w:rsid w:val="006E4093"/>
    <w:rsid w:val="006E4527"/>
    <w:rsid w:val="006E45C7"/>
    <w:rsid w:val="006E47C3"/>
    <w:rsid w:val="006E49A9"/>
    <w:rsid w:val="006E4DAA"/>
    <w:rsid w:val="006E4FB6"/>
    <w:rsid w:val="006E5000"/>
    <w:rsid w:val="006E52CD"/>
    <w:rsid w:val="006E533E"/>
    <w:rsid w:val="006E54C5"/>
    <w:rsid w:val="006E5A37"/>
    <w:rsid w:val="006E5A85"/>
    <w:rsid w:val="006E5A96"/>
    <w:rsid w:val="006E5AD8"/>
    <w:rsid w:val="006E5C1C"/>
    <w:rsid w:val="006E618E"/>
    <w:rsid w:val="006E631E"/>
    <w:rsid w:val="006E633F"/>
    <w:rsid w:val="006E65F6"/>
    <w:rsid w:val="006E6970"/>
    <w:rsid w:val="006E6C20"/>
    <w:rsid w:val="006E728B"/>
    <w:rsid w:val="006E7350"/>
    <w:rsid w:val="006E754C"/>
    <w:rsid w:val="006E7671"/>
    <w:rsid w:val="006E7928"/>
    <w:rsid w:val="006E7930"/>
    <w:rsid w:val="006E794E"/>
    <w:rsid w:val="006E7EFE"/>
    <w:rsid w:val="006E7F88"/>
    <w:rsid w:val="006F0247"/>
    <w:rsid w:val="006F029B"/>
    <w:rsid w:val="006F063E"/>
    <w:rsid w:val="006F0647"/>
    <w:rsid w:val="006F07D0"/>
    <w:rsid w:val="006F098D"/>
    <w:rsid w:val="006F09EB"/>
    <w:rsid w:val="006F0DE2"/>
    <w:rsid w:val="006F1069"/>
    <w:rsid w:val="006F1A91"/>
    <w:rsid w:val="006F1AD8"/>
    <w:rsid w:val="006F1C20"/>
    <w:rsid w:val="006F1EE1"/>
    <w:rsid w:val="006F2258"/>
    <w:rsid w:val="006F2367"/>
    <w:rsid w:val="006F274B"/>
    <w:rsid w:val="006F27D0"/>
    <w:rsid w:val="006F27DE"/>
    <w:rsid w:val="006F30BF"/>
    <w:rsid w:val="006F3909"/>
    <w:rsid w:val="006F3946"/>
    <w:rsid w:val="006F3AE0"/>
    <w:rsid w:val="006F3D68"/>
    <w:rsid w:val="006F3E67"/>
    <w:rsid w:val="006F3F13"/>
    <w:rsid w:val="006F3F2C"/>
    <w:rsid w:val="006F408A"/>
    <w:rsid w:val="006F4391"/>
    <w:rsid w:val="006F43C7"/>
    <w:rsid w:val="006F4938"/>
    <w:rsid w:val="006F4A04"/>
    <w:rsid w:val="006F4C22"/>
    <w:rsid w:val="006F4DE3"/>
    <w:rsid w:val="006F4F31"/>
    <w:rsid w:val="006F4F47"/>
    <w:rsid w:val="006F5483"/>
    <w:rsid w:val="006F5506"/>
    <w:rsid w:val="006F55A6"/>
    <w:rsid w:val="006F586A"/>
    <w:rsid w:val="006F5B58"/>
    <w:rsid w:val="006F5E21"/>
    <w:rsid w:val="006F655E"/>
    <w:rsid w:val="006F66B2"/>
    <w:rsid w:val="006F68D1"/>
    <w:rsid w:val="006F6D47"/>
    <w:rsid w:val="006F6F6F"/>
    <w:rsid w:val="006F7097"/>
    <w:rsid w:val="006F7268"/>
    <w:rsid w:val="006F73FF"/>
    <w:rsid w:val="006F7410"/>
    <w:rsid w:val="006F7549"/>
    <w:rsid w:val="006F7572"/>
    <w:rsid w:val="006F76FC"/>
    <w:rsid w:val="006F7AA7"/>
    <w:rsid w:val="006F7BDF"/>
    <w:rsid w:val="006F7CD5"/>
    <w:rsid w:val="006F7E8E"/>
    <w:rsid w:val="006F7F41"/>
    <w:rsid w:val="00700003"/>
    <w:rsid w:val="00700142"/>
    <w:rsid w:val="007001BD"/>
    <w:rsid w:val="007002C5"/>
    <w:rsid w:val="0070085A"/>
    <w:rsid w:val="00700AB9"/>
    <w:rsid w:val="00700B73"/>
    <w:rsid w:val="007011E0"/>
    <w:rsid w:val="00701357"/>
    <w:rsid w:val="007013B2"/>
    <w:rsid w:val="0070145E"/>
    <w:rsid w:val="007014F9"/>
    <w:rsid w:val="00701510"/>
    <w:rsid w:val="007017FE"/>
    <w:rsid w:val="00701B3B"/>
    <w:rsid w:val="00701C0B"/>
    <w:rsid w:val="00701DE2"/>
    <w:rsid w:val="00702287"/>
    <w:rsid w:val="0070236C"/>
    <w:rsid w:val="00702691"/>
    <w:rsid w:val="00702693"/>
    <w:rsid w:val="0070289D"/>
    <w:rsid w:val="007028BD"/>
    <w:rsid w:val="007029B8"/>
    <w:rsid w:val="00702A9F"/>
    <w:rsid w:val="00702B1B"/>
    <w:rsid w:val="00702D2D"/>
    <w:rsid w:val="00702F93"/>
    <w:rsid w:val="00702FB3"/>
    <w:rsid w:val="00703012"/>
    <w:rsid w:val="007030B5"/>
    <w:rsid w:val="007030C3"/>
    <w:rsid w:val="007031E6"/>
    <w:rsid w:val="0070360F"/>
    <w:rsid w:val="0070380A"/>
    <w:rsid w:val="00703D4C"/>
    <w:rsid w:val="00704154"/>
    <w:rsid w:val="00704627"/>
    <w:rsid w:val="00704722"/>
    <w:rsid w:val="00704767"/>
    <w:rsid w:val="00704892"/>
    <w:rsid w:val="0070498E"/>
    <w:rsid w:val="00704D91"/>
    <w:rsid w:val="00704E7D"/>
    <w:rsid w:val="00704F70"/>
    <w:rsid w:val="0070522B"/>
    <w:rsid w:val="0070527A"/>
    <w:rsid w:val="007052E8"/>
    <w:rsid w:val="007058FE"/>
    <w:rsid w:val="00705A54"/>
    <w:rsid w:val="00705F89"/>
    <w:rsid w:val="00706000"/>
    <w:rsid w:val="0070610A"/>
    <w:rsid w:val="00706495"/>
    <w:rsid w:val="00706599"/>
    <w:rsid w:val="0070662E"/>
    <w:rsid w:val="0070668F"/>
    <w:rsid w:val="007067F9"/>
    <w:rsid w:val="00706974"/>
    <w:rsid w:val="00706B0D"/>
    <w:rsid w:val="00706C64"/>
    <w:rsid w:val="00706E1B"/>
    <w:rsid w:val="00706F42"/>
    <w:rsid w:val="0070700C"/>
    <w:rsid w:val="0070704D"/>
    <w:rsid w:val="007072E2"/>
    <w:rsid w:val="007077B5"/>
    <w:rsid w:val="0070786A"/>
    <w:rsid w:val="007079E1"/>
    <w:rsid w:val="00707A2B"/>
    <w:rsid w:val="00710004"/>
    <w:rsid w:val="0071006B"/>
    <w:rsid w:val="00710129"/>
    <w:rsid w:val="00710146"/>
    <w:rsid w:val="0071016C"/>
    <w:rsid w:val="00710211"/>
    <w:rsid w:val="00710293"/>
    <w:rsid w:val="007102B2"/>
    <w:rsid w:val="007102F6"/>
    <w:rsid w:val="0071042A"/>
    <w:rsid w:val="00710506"/>
    <w:rsid w:val="00710617"/>
    <w:rsid w:val="0071071D"/>
    <w:rsid w:val="0071099C"/>
    <w:rsid w:val="00710AA6"/>
    <w:rsid w:val="00710B40"/>
    <w:rsid w:val="0071119A"/>
    <w:rsid w:val="00711211"/>
    <w:rsid w:val="00711215"/>
    <w:rsid w:val="007118A2"/>
    <w:rsid w:val="007119EA"/>
    <w:rsid w:val="00711E9A"/>
    <w:rsid w:val="007121B8"/>
    <w:rsid w:val="007123D2"/>
    <w:rsid w:val="0071243F"/>
    <w:rsid w:val="00712716"/>
    <w:rsid w:val="00712905"/>
    <w:rsid w:val="00712A0C"/>
    <w:rsid w:val="00712A84"/>
    <w:rsid w:val="00712CEE"/>
    <w:rsid w:val="00712DF2"/>
    <w:rsid w:val="00712E40"/>
    <w:rsid w:val="00713000"/>
    <w:rsid w:val="00713042"/>
    <w:rsid w:val="007132A5"/>
    <w:rsid w:val="007132C3"/>
    <w:rsid w:val="00713400"/>
    <w:rsid w:val="00713554"/>
    <w:rsid w:val="007139BC"/>
    <w:rsid w:val="00713D1D"/>
    <w:rsid w:val="00713D63"/>
    <w:rsid w:val="00713F2C"/>
    <w:rsid w:val="00713FF1"/>
    <w:rsid w:val="0071421B"/>
    <w:rsid w:val="0071467F"/>
    <w:rsid w:val="0071470B"/>
    <w:rsid w:val="007147D7"/>
    <w:rsid w:val="00714BD9"/>
    <w:rsid w:val="00715115"/>
    <w:rsid w:val="0071515E"/>
    <w:rsid w:val="007151E2"/>
    <w:rsid w:val="00715473"/>
    <w:rsid w:val="00715475"/>
    <w:rsid w:val="00715477"/>
    <w:rsid w:val="00715789"/>
    <w:rsid w:val="00715852"/>
    <w:rsid w:val="0071588A"/>
    <w:rsid w:val="007158AB"/>
    <w:rsid w:val="007158E9"/>
    <w:rsid w:val="0071599F"/>
    <w:rsid w:val="00715A14"/>
    <w:rsid w:val="00715D75"/>
    <w:rsid w:val="00715F42"/>
    <w:rsid w:val="007160F2"/>
    <w:rsid w:val="00716613"/>
    <w:rsid w:val="00716B7A"/>
    <w:rsid w:val="00716EEC"/>
    <w:rsid w:val="00716F66"/>
    <w:rsid w:val="00717204"/>
    <w:rsid w:val="00717425"/>
    <w:rsid w:val="0071744E"/>
    <w:rsid w:val="007178CB"/>
    <w:rsid w:val="007178D5"/>
    <w:rsid w:val="00717C65"/>
    <w:rsid w:val="00717C9D"/>
    <w:rsid w:val="00717E4A"/>
    <w:rsid w:val="00717EC1"/>
    <w:rsid w:val="007200E7"/>
    <w:rsid w:val="00720113"/>
    <w:rsid w:val="00720458"/>
    <w:rsid w:val="007207A1"/>
    <w:rsid w:val="007207B7"/>
    <w:rsid w:val="00720E2B"/>
    <w:rsid w:val="00721207"/>
    <w:rsid w:val="0072124A"/>
    <w:rsid w:val="0072142A"/>
    <w:rsid w:val="00721473"/>
    <w:rsid w:val="00721586"/>
    <w:rsid w:val="00721961"/>
    <w:rsid w:val="00721A3D"/>
    <w:rsid w:val="00721A64"/>
    <w:rsid w:val="00721E2E"/>
    <w:rsid w:val="007220AA"/>
    <w:rsid w:val="0072250D"/>
    <w:rsid w:val="0072260F"/>
    <w:rsid w:val="00722ADF"/>
    <w:rsid w:val="00723199"/>
    <w:rsid w:val="00723321"/>
    <w:rsid w:val="00723635"/>
    <w:rsid w:val="0072371A"/>
    <w:rsid w:val="0072374F"/>
    <w:rsid w:val="0072378A"/>
    <w:rsid w:val="007238C1"/>
    <w:rsid w:val="00724085"/>
    <w:rsid w:val="007240F4"/>
    <w:rsid w:val="007242BE"/>
    <w:rsid w:val="00724335"/>
    <w:rsid w:val="0072450C"/>
    <w:rsid w:val="00724562"/>
    <w:rsid w:val="00724734"/>
    <w:rsid w:val="00724A58"/>
    <w:rsid w:val="007250BB"/>
    <w:rsid w:val="0072563D"/>
    <w:rsid w:val="00725720"/>
    <w:rsid w:val="007257A3"/>
    <w:rsid w:val="007257F7"/>
    <w:rsid w:val="00725B0F"/>
    <w:rsid w:val="00725E3A"/>
    <w:rsid w:val="00726014"/>
    <w:rsid w:val="00726302"/>
    <w:rsid w:val="0072686E"/>
    <w:rsid w:val="0072694B"/>
    <w:rsid w:val="00726E08"/>
    <w:rsid w:val="0072704B"/>
    <w:rsid w:val="007271ED"/>
    <w:rsid w:val="007274DD"/>
    <w:rsid w:val="007275F3"/>
    <w:rsid w:val="007276C4"/>
    <w:rsid w:val="0072777E"/>
    <w:rsid w:val="007279AC"/>
    <w:rsid w:val="007279D7"/>
    <w:rsid w:val="007279D8"/>
    <w:rsid w:val="00727AF1"/>
    <w:rsid w:val="00727F2F"/>
    <w:rsid w:val="00727FB9"/>
    <w:rsid w:val="007302FA"/>
    <w:rsid w:val="0073030B"/>
    <w:rsid w:val="00730547"/>
    <w:rsid w:val="007305E0"/>
    <w:rsid w:val="00730871"/>
    <w:rsid w:val="00730A28"/>
    <w:rsid w:val="00730A36"/>
    <w:rsid w:val="00730B4D"/>
    <w:rsid w:val="00730E29"/>
    <w:rsid w:val="00730FA4"/>
    <w:rsid w:val="00731176"/>
    <w:rsid w:val="00731431"/>
    <w:rsid w:val="0073148D"/>
    <w:rsid w:val="0073149A"/>
    <w:rsid w:val="0073158E"/>
    <w:rsid w:val="00731668"/>
    <w:rsid w:val="0073181F"/>
    <w:rsid w:val="007319B8"/>
    <w:rsid w:val="007319DF"/>
    <w:rsid w:val="00731E5C"/>
    <w:rsid w:val="00731F00"/>
    <w:rsid w:val="00732268"/>
    <w:rsid w:val="007322A3"/>
    <w:rsid w:val="00732493"/>
    <w:rsid w:val="0073249A"/>
    <w:rsid w:val="007324F8"/>
    <w:rsid w:val="00732545"/>
    <w:rsid w:val="00732C23"/>
    <w:rsid w:val="00732CD0"/>
    <w:rsid w:val="00732F17"/>
    <w:rsid w:val="00732F3F"/>
    <w:rsid w:val="00732F51"/>
    <w:rsid w:val="007331D9"/>
    <w:rsid w:val="00733489"/>
    <w:rsid w:val="00733641"/>
    <w:rsid w:val="0073373F"/>
    <w:rsid w:val="007338B3"/>
    <w:rsid w:val="00733AAD"/>
    <w:rsid w:val="00733BEE"/>
    <w:rsid w:val="00733C2E"/>
    <w:rsid w:val="00733D6B"/>
    <w:rsid w:val="00733D8C"/>
    <w:rsid w:val="00734009"/>
    <w:rsid w:val="007341D9"/>
    <w:rsid w:val="0073451F"/>
    <w:rsid w:val="00734628"/>
    <w:rsid w:val="0073475D"/>
    <w:rsid w:val="0073479C"/>
    <w:rsid w:val="0073494A"/>
    <w:rsid w:val="00734AA0"/>
    <w:rsid w:val="0073503F"/>
    <w:rsid w:val="007352C0"/>
    <w:rsid w:val="00735370"/>
    <w:rsid w:val="007353D3"/>
    <w:rsid w:val="007353ED"/>
    <w:rsid w:val="00735479"/>
    <w:rsid w:val="0073581E"/>
    <w:rsid w:val="00735894"/>
    <w:rsid w:val="007359E3"/>
    <w:rsid w:val="00735D8B"/>
    <w:rsid w:val="00735DA9"/>
    <w:rsid w:val="00735E6D"/>
    <w:rsid w:val="00735EA5"/>
    <w:rsid w:val="0073600B"/>
    <w:rsid w:val="007363BE"/>
    <w:rsid w:val="007368C3"/>
    <w:rsid w:val="00736BFB"/>
    <w:rsid w:val="00736C87"/>
    <w:rsid w:val="00736D38"/>
    <w:rsid w:val="00736E47"/>
    <w:rsid w:val="00736F05"/>
    <w:rsid w:val="00736F65"/>
    <w:rsid w:val="00737435"/>
    <w:rsid w:val="00737508"/>
    <w:rsid w:val="0073767B"/>
    <w:rsid w:val="0073786B"/>
    <w:rsid w:val="007378E5"/>
    <w:rsid w:val="00737C1C"/>
    <w:rsid w:val="00737CFD"/>
    <w:rsid w:val="00740046"/>
    <w:rsid w:val="00740069"/>
    <w:rsid w:val="00740175"/>
    <w:rsid w:val="007403CA"/>
    <w:rsid w:val="007404A9"/>
    <w:rsid w:val="007404D3"/>
    <w:rsid w:val="00740538"/>
    <w:rsid w:val="007406B9"/>
    <w:rsid w:val="007406C8"/>
    <w:rsid w:val="007406E0"/>
    <w:rsid w:val="00740E60"/>
    <w:rsid w:val="007412D6"/>
    <w:rsid w:val="00741344"/>
    <w:rsid w:val="00741486"/>
    <w:rsid w:val="00741887"/>
    <w:rsid w:val="00741A4E"/>
    <w:rsid w:val="00741ABF"/>
    <w:rsid w:val="00741B05"/>
    <w:rsid w:val="00741B21"/>
    <w:rsid w:val="00741B92"/>
    <w:rsid w:val="00741BAB"/>
    <w:rsid w:val="00741C5B"/>
    <w:rsid w:val="00741D6A"/>
    <w:rsid w:val="00742093"/>
    <w:rsid w:val="00742504"/>
    <w:rsid w:val="0074250D"/>
    <w:rsid w:val="00742555"/>
    <w:rsid w:val="007425A9"/>
    <w:rsid w:val="007425E1"/>
    <w:rsid w:val="0074274D"/>
    <w:rsid w:val="007428C6"/>
    <w:rsid w:val="00742A24"/>
    <w:rsid w:val="00742B9E"/>
    <w:rsid w:val="00742F79"/>
    <w:rsid w:val="00742FEF"/>
    <w:rsid w:val="007430A0"/>
    <w:rsid w:val="007438CD"/>
    <w:rsid w:val="0074392B"/>
    <w:rsid w:val="00743A9C"/>
    <w:rsid w:val="00743ABB"/>
    <w:rsid w:val="00743CCA"/>
    <w:rsid w:val="00743D2F"/>
    <w:rsid w:val="00743D9E"/>
    <w:rsid w:val="0074404C"/>
    <w:rsid w:val="007440E9"/>
    <w:rsid w:val="007442FF"/>
    <w:rsid w:val="00744470"/>
    <w:rsid w:val="00744E70"/>
    <w:rsid w:val="00744F2E"/>
    <w:rsid w:val="00744FEF"/>
    <w:rsid w:val="00745103"/>
    <w:rsid w:val="007451BF"/>
    <w:rsid w:val="007452F9"/>
    <w:rsid w:val="00745407"/>
    <w:rsid w:val="0074543E"/>
    <w:rsid w:val="007457DE"/>
    <w:rsid w:val="00745851"/>
    <w:rsid w:val="00745902"/>
    <w:rsid w:val="007459E1"/>
    <w:rsid w:val="00745BA9"/>
    <w:rsid w:val="00745C4F"/>
    <w:rsid w:val="00745F21"/>
    <w:rsid w:val="00745FE4"/>
    <w:rsid w:val="00745FF6"/>
    <w:rsid w:val="007461F1"/>
    <w:rsid w:val="007462B3"/>
    <w:rsid w:val="0074675C"/>
    <w:rsid w:val="00746A24"/>
    <w:rsid w:val="00746A51"/>
    <w:rsid w:val="00746BC1"/>
    <w:rsid w:val="00746C4D"/>
    <w:rsid w:val="00746C5D"/>
    <w:rsid w:val="00746CA3"/>
    <w:rsid w:val="00746D0B"/>
    <w:rsid w:val="00746D5E"/>
    <w:rsid w:val="00746E7C"/>
    <w:rsid w:val="00747354"/>
    <w:rsid w:val="0074736C"/>
    <w:rsid w:val="00747413"/>
    <w:rsid w:val="00747716"/>
    <w:rsid w:val="00747C89"/>
    <w:rsid w:val="00747EE0"/>
    <w:rsid w:val="00747FF0"/>
    <w:rsid w:val="007501BE"/>
    <w:rsid w:val="00750321"/>
    <w:rsid w:val="007508BE"/>
    <w:rsid w:val="007509EA"/>
    <w:rsid w:val="00750C5D"/>
    <w:rsid w:val="00750E5D"/>
    <w:rsid w:val="00750EC8"/>
    <w:rsid w:val="00750ECA"/>
    <w:rsid w:val="00750FF1"/>
    <w:rsid w:val="00751072"/>
    <w:rsid w:val="00751550"/>
    <w:rsid w:val="0075169C"/>
    <w:rsid w:val="00751867"/>
    <w:rsid w:val="0075241C"/>
    <w:rsid w:val="007526C5"/>
    <w:rsid w:val="00752892"/>
    <w:rsid w:val="00752970"/>
    <w:rsid w:val="00752D57"/>
    <w:rsid w:val="00752E03"/>
    <w:rsid w:val="00753308"/>
    <w:rsid w:val="00753568"/>
    <w:rsid w:val="00753773"/>
    <w:rsid w:val="007537DC"/>
    <w:rsid w:val="00753845"/>
    <w:rsid w:val="00753988"/>
    <w:rsid w:val="00753B54"/>
    <w:rsid w:val="00753B91"/>
    <w:rsid w:val="00753B9C"/>
    <w:rsid w:val="00753C2E"/>
    <w:rsid w:val="00753CDB"/>
    <w:rsid w:val="007541E0"/>
    <w:rsid w:val="00754417"/>
    <w:rsid w:val="0075456F"/>
    <w:rsid w:val="00754806"/>
    <w:rsid w:val="007548B7"/>
    <w:rsid w:val="00754944"/>
    <w:rsid w:val="00754B9B"/>
    <w:rsid w:val="00754E73"/>
    <w:rsid w:val="007550F9"/>
    <w:rsid w:val="0075555B"/>
    <w:rsid w:val="00755919"/>
    <w:rsid w:val="00755985"/>
    <w:rsid w:val="00755B37"/>
    <w:rsid w:val="00755C96"/>
    <w:rsid w:val="00756268"/>
    <w:rsid w:val="00756394"/>
    <w:rsid w:val="0075671B"/>
    <w:rsid w:val="007567C6"/>
    <w:rsid w:val="007567CB"/>
    <w:rsid w:val="007567FD"/>
    <w:rsid w:val="007568EF"/>
    <w:rsid w:val="00756935"/>
    <w:rsid w:val="00756B7B"/>
    <w:rsid w:val="00756D38"/>
    <w:rsid w:val="00756F45"/>
    <w:rsid w:val="00756FA5"/>
    <w:rsid w:val="00757032"/>
    <w:rsid w:val="007573E1"/>
    <w:rsid w:val="00757419"/>
    <w:rsid w:val="007579E2"/>
    <w:rsid w:val="00757ADE"/>
    <w:rsid w:val="00757CD7"/>
    <w:rsid w:val="00757D04"/>
    <w:rsid w:val="00757DC9"/>
    <w:rsid w:val="00760096"/>
    <w:rsid w:val="007601A2"/>
    <w:rsid w:val="00760770"/>
    <w:rsid w:val="00760CCD"/>
    <w:rsid w:val="00760F6D"/>
    <w:rsid w:val="0076139D"/>
    <w:rsid w:val="00761565"/>
    <w:rsid w:val="007615FE"/>
    <w:rsid w:val="00761629"/>
    <w:rsid w:val="00761934"/>
    <w:rsid w:val="0076197D"/>
    <w:rsid w:val="007619AD"/>
    <w:rsid w:val="00761F72"/>
    <w:rsid w:val="00762323"/>
    <w:rsid w:val="00762916"/>
    <w:rsid w:val="00762E69"/>
    <w:rsid w:val="00762F23"/>
    <w:rsid w:val="00763120"/>
    <w:rsid w:val="0076347B"/>
    <w:rsid w:val="00763877"/>
    <w:rsid w:val="007638CB"/>
    <w:rsid w:val="007639E4"/>
    <w:rsid w:val="00763CBB"/>
    <w:rsid w:val="00763E81"/>
    <w:rsid w:val="00763F76"/>
    <w:rsid w:val="00764067"/>
    <w:rsid w:val="00764137"/>
    <w:rsid w:val="007643C2"/>
    <w:rsid w:val="00764705"/>
    <w:rsid w:val="00764764"/>
    <w:rsid w:val="00764EC1"/>
    <w:rsid w:val="00765012"/>
    <w:rsid w:val="007652CB"/>
    <w:rsid w:val="0076551E"/>
    <w:rsid w:val="007655D3"/>
    <w:rsid w:val="007657F1"/>
    <w:rsid w:val="0076583C"/>
    <w:rsid w:val="00765890"/>
    <w:rsid w:val="007658E2"/>
    <w:rsid w:val="007659EA"/>
    <w:rsid w:val="00765A55"/>
    <w:rsid w:val="00765C1A"/>
    <w:rsid w:val="00765FAB"/>
    <w:rsid w:val="00765FD2"/>
    <w:rsid w:val="007660DC"/>
    <w:rsid w:val="0076634E"/>
    <w:rsid w:val="007664C7"/>
    <w:rsid w:val="007664CC"/>
    <w:rsid w:val="00766500"/>
    <w:rsid w:val="00766A26"/>
    <w:rsid w:val="00766BA5"/>
    <w:rsid w:val="00766C6F"/>
    <w:rsid w:val="00766F57"/>
    <w:rsid w:val="00767124"/>
    <w:rsid w:val="00767208"/>
    <w:rsid w:val="00767406"/>
    <w:rsid w:val="00767450"/>
    <w:rsid w:val="00767962"/>
    <w:rsid w:val="00767AED"/>
    <w:rsid w:val="00767B3E"/>
    <w:rsid w:val="00767BB1"/>
    <w:rsid w:val="00767CA2"/>
    <w:rsid w:val="00767D73"/>
    <w:rsid w:val="00767DFB"/>
    <w:rsid w:val="0077004B"/>
    <w:rsid w:val="00770101"/>
    <w:rsid w:val="00770154"/>
    <w:rsid w:val="00770202"/>
    <w:rsid w:val="007705A6"/>
    <w:rsid w:val="00770666"/>
    <w:rsid w:val="00770811"/>
    <w:rsid w:val="00770940"/>
    <w:rsid w:val="007709A1"/>
    <w:rsid w:val="00770C67"/>
    <w:rsid w:val="00771381"/>
    <w:rsid w:val="007715D5"/>
    <w:rsid w:val="0077179C"/>
    <w:rsid w:val="00771B9B"/>
    <w:rsid w:val="00771FB2"/>
    <w:rsid w:val="0077209A"/>
    <w:rsid w:val="0077221C"/>
    <w:rsid w:val="00772262"/>
    <w:rsid w:val="0077227C"/>
    <w:rsid w:val="007723B4"/>
    <w:rsid w:val="0077263A"/>
    <w:rsid w:val="00772796"/>
    <w:rsid w:val="007729F0"/>
    <w:rsid w:val="00772C82"/>
    <w:rsid w:val="00772EE0"/>
    <w:rsid w:val="00772F04"/>
    <w:rsid w:val="00773647"/>
    <w:rsid w:val="00773662"/>
    <w:rsid w:val="00773799"/>
    <w:rsid w:val="007738EA"/>
    <w:rsid w:val="007739C1"/>
    <w:rsid w:val="007739E6"/>
    <w:rsid w:val="00773A8C"/>
    <w:rsid w:val="00773B1F"/>
    <w:rsid w:val="00773B2A"/>
    <w:rsid w:val="00773BF6"/>
    <w:rsid w:val="00773CDC"/>
    <w:rsid w:val="00773DD4"/>
    <w:rsid w:val="0077420E"/>
    <w:rsid w:val="00774464"/>
    <w:rsid w:val="007744AC"/>
    <w:rsid w:val="0077456B"/>
    <w:rsid w:val="007745BB"/>
    <w:rsid w:val="007748A2"/>
    <w:rsid w:val="00774AB7"/>
    <w:rsid w:val="00774E06"/>
    <w:rsid w:val="007750C9"/>
    <w:rsid w:val="007752FA"/>
    <w:rsid w:val="00775F21"/>
    <w:rsid w:val="0077623C"/>
    <w:rsid w:val="00776464"/>
    <w:rsid w:val="0077647D"/>
    <w:rsid w:val="00776502"/>
    <w:rsid w:val="00776584"/>
    <w:rsid w:val="0077665F"/>
    <w:rsid w:val="0077666A"/>
    <w:rsid w:val="007768E3"/>
    <w:rsid w:val="00776BA1"/>
    <w:rsid w:val="00776BFD"/>
    <w:rsid w:val="00776DC3"/>
    <w:rsid w:val="00776EAF"/>
    <w:rsid w:val="00776FE6"/>
    <w:rsid w:val="0077703B"/>
    <w:rsid w:val="0077747A"/>
    <w:rsid w:val="00777614"/>
    <w:rsid w:val="00777935"/>
    <w:rsid w:val="00777D9B"/>
    <w:rsid w:val="00777E03"/>
    <w:rsid w:val="007800C6"/>
    <w:rsid w:val="00780185"/>
    <w:rsid w:val="0078021A"/>
    <w:rsid w:val="0078051F"/>
    <w:rsid w:val="0078084E"/>
    <w:rsid w:val="00780AF8"/>
    <w:rsid w:val="00780C2B"/>
    <w:rsid w:val="00780C53"/>
    <w:rsid w:val="00780DBC"/>
    <w:rsid w:val="00780E07"/>
    <w:rsid w:val="00780E2C"/>
    <w:rsid w:val="00781317"/>
    <w:rsid w:val="007815C6"/>
    <w:rsid w:val="007816FA"/>
    <w:rsid w:val="007818FA"/>
    <w:rsid w:val="00781D76"/>
    <w:rsid w:val="007820DB"/>
    <w:rsid w:val="00782154"/>
    <w:rsid w:val="00782266"/>
    <w:rsid w:val="007823B0"/>
    <w:rsid w:val="007824C1"/>
    <w:rsid w:val="007824F3"/>
    <w:rsid w:val="00782538"/>
    <w:rsid w:val="00782548"/>
    <w:rsid w:val="007827ED"/>
    <w:rsid w:val="00782813"/>
    <w:rsid w:val="007828A0"/>
    <w:rsid w:val="00782E84"/>
    <w:rsid w:val="007831D9"/>
    <w:rsid w:val="007835B9"/>
    <w:rsid w:val="007835E4"/>
    <w:rsid w:val="007836F7"/>
    <w:rsid w:val="00783901"/>
    <w:rsid w:val="00783946"/>
    <w:rsid w:val="00783A01"/>
    <w:rsid w:val="00783EF2"/>
    <w:rsid w:val="00784085"/>
    <w:rsid w:val="00784576"/>
    <w:rsid w:val="00784BAF"/>
    <w:rsid w:val="00784DC2"/>
    <w:rsid w:val="00784F60"/>
    <w:rsid w:val="00785064"/>
    <w:rsid w:val="00785171"/>
    <w:rsid w:val="007853BA"/>
    <w:rsid w:val="0078565B"/>
    <w:rsid w:val="00785727"/>
    <w:rsid w:val="0078596F"/>
    <w:rsid w:val="00785FD2"/>
    <w:rsid w:val="007860CF"/>
    <w:rsid w:val="007860EF"/>
    <w:rsid w:val="0078612D"/>
    <w:rsid w:val="0078614E"/>
    <w:rsid w:val="0078654F"/>
    <w:rsid w:val="007866AD"/>
    <w:rsid w:val="007868ED"/>
    <w:rsid w:val="00786A73"/>
    <w:rsid w:val="00786AA6"/>
    <w:rsid w:val="00786B57"/>
    <w:rsid w:val="00786B5B"/>
    <w:rsid w:val="00786BA0"/>
    <w:rsid w:val="00786C38"/>
    <w:rsid w:val="00786DAB"/>
    <w:rsid w:val="00787073"/>
    <w:rsid w:val="0078756E"/>
    <w:rsid w:val="007877B7"/>
    <w:rsid w:val="00787819"/>
    <w:rsid w:val="0078781C"/>
    <w:rsid w:val="00787997"/>
    <w:rsid w:val="00787A18"/>
    <w:rsid w:val="00787A73"/>
    <w:rsid w:val="00787A93"/>
    <w:rsid w:val="00787BA8"/>
    <w:rsid w:val="00787C6A"/>
    <w:rsid w:val="00787E96"/>
    <w:rsid w:val="007900B9"/>
    <w:rsid w:val="0079017F"/>
    <w:rsid w:val="00790782"/>
    <w:rsid w:val="0079089D"/>
    <w:rsid w:val="00790D1C"/>
    <w:rsid w:val="007911AD"/>
    <w:rsid w:val="007912DD"/>
    <w:rsid w:val="00791301"/>
    <w:rsid w:val="007916A4"/>
    <w:rsid w:val="007916FE"/>
    <w:rsid w:val="00791960"/>
    <w:rsid w:val="007919FB"/>
    <w:rsid w:val="00791BCD"/>
    <w:rsid w:val="00791DEE"/>
    <w:rsid w:val="00791F08"/>
    <w:rsid w:val="007920CD"/>
    <w:rsid w:val="00792246"/>
    <w:rsid w:val="007922EE"/>
    <w:rsid w:val="00792412"/>
    <w:rsid w:val="007925B0"/>
    <w:rsid w:val="00792710"/>
    <w:rsid w:val="0079286C"/>
    <w:rsid w:val="00792A3B"/>
    <w:rsid w:val="00792A6E"/>
    <w:rsid w:val="00792C4C"/>
    <w:rsid w:val="00792E81"/>
    <w:rsid w:val="00793076"/>
    <w:rsid w:val="00793353"/>
    <w:rsid w:val="00793566"/>
    <w:rsid w:val="007937D2"/>
    <w:rsid w:val="00793BC6"/>
    <w:rsid w:val="00793E05"/>
    <w:rsid w:val="0079404F"/>
    <w:rsid w:val="00794215"/>
    <w:rsid w:val="007944E8"/>
    <w:rsid w:val="007945FC"/>
    <w:rsid w:val="00794E23"/>
    <w:rsid w:val="00794E2C"/>
    <w:rsid w:val="00794F6F"/>
    <w:rsid w:val="00795558"/>
    <w:rsid w:val="007955C6"/>
    <w:rsid w:val="007959CE"/>
    <w:rsid w:val="00795A48"/>
    <w:rsid w:val="00795D3A"/>
    <w:rsid w:val="00795DF9"/>
    <w:rsid w:val="00795F80"/>
    <w:rsid w:val="00796046"/>
    <w:rsid w:val="0079625E"/>
    <w:rsid w:val="00796305"/>
    <w:rsid w:val="00796459"/>
    <w:rsid w:val="00796786"/>
    <w:rsid w:val="007967C5"/>
    <w:rsid w:val="007968F7"/>
    <w:rsid w:val="0079694D"/>
    <w:rsid w:val="00796C61"/>
    <w:rsid w:val="00796C88"/>
    <w:rsid w:val="00796CDF"/>
    <w:rsid w:val="007970B9"/>
    <w:rsid w:val="00797295"/>
    <w:rsid w:val="007973C5"/>
    <w:rsid w:val="00797703"/>
    <w:rsid w:val="00797802"/>
    <w:rsid w:val="007979D6"/>
    <w:rsid w:val="00797A45"/>
    <w:rsid w:val="00797B27"/>
    <w:rsid w:val="00797BFC"/>
    <w:rsid w:val="00797E01"/>
    <w:rsid w:val="007A03BA"/>
    <w:rsid w:val="007A05BE"/>
    <w:rsid w:val="007A0711"/>
    <w:rsid w:val="007A076D"/>
    <w:rsid w:val="007A083B"/>
    <w:rsid w:val="007A083C"/>
    <w:rsid w:val="007A0A37"/>
    <w:rsid w:val="007A0BBF"/>
    <w:rsid w:val="007A0D47"/>
    <w:rsid w:val="007A1072"/>
    <w:rsid w:val="007A1146"/>
    <w:rsid w:val="007A12D7"/>
    <w:rsid w:val="007A12F2"/>
    <w:rsid w:val="007A148E"/>
    <w:rsid w:val="007A155A"/>
    <w:rsid w:val="007A1661"/>
    <w:rsid w:val="007A1AA5"/>
    <w:rsid w:val="007A1AB7"/>
    <w:rsid w:val="007A1C7E"/>
    <w:rsid w:val="007A1DA3"/>
    <w:rsid w:val="007A1EA8"/>
    <w:rsid w:val="007A2126"/>
    <w:rsid w:val="007A2151"/>
    <w:rsid w:val="007A21BA"/>
    <w:rsid w:val="007A26D5"/>
    <w:rsid w:val="007A26E0"/>
    <w:rsid w:val="007A2734"/>
    <w:rsid w:val="007A2922"/>
    <w:rsid w:val="007A2AFC"/>
    <w:rsid w:val="007A2BF0"/>
    <w:rsid w:val="007A2BFD"/>
    <w:rsid w:val="007A3016"/>
    <w:rsid w:val="007A3612"/>
    <w:rsid w:val="007A3616"/>
    <w:rsid w:val="007A381F"/>
    <w:rsid w:val="007A3917"/>
    <w:rsid w:val="007A3BA2"/>
    <w:rsid w:val="007A3D25"/>
    <w:rsid w:val="007A3DAC"/>
    <w:rsid w:val="007A3DDC"/>
    <w:rsid w:val="007A3E87"/>
    <w:rsid w:val="007A4061"/>
    <w:rsid w:val="007A44CF"/>
    <w:rsid w:val="007A45CD"/>
    <w:rsid w:val="007A4763"/>
    <w:rsid w:val="007A4BFA"/>
    <w:rsid w:val="007A4ECD"/>
    <w:rsid w:val="007A50A1"/>
    <w:rsid w:val="007A52AF"/>
    <w:rsid w:val="007A52FF"/>
    <w:rsid w:val="007A5364"/>
    <w:rsid w:val="007A5788"/>
    <w:rsid w:val="007A586E"/>
    <w:rsid w:val="007A59DB"/>
    <w:rsid w:val="007A5D39"/>
    <w:rsid w:val="007A5D94"/>
    <w:rsid w:val="007A5E69"/>
    <w:rsid w:val="007A5E9D"/>
    <w:rsid w:val="007A5F88"/>
    <w:rsid w:val="007A6034"/>
    <w:rsid w:val="007A655A"/>
    <w:rsid w:val="007A6B84"/>
    <w:rsid w:val="007A6C18"/>
    <w:rsid w:val="007A6E2E"/>
    <w:rsid w:val="007A6E51"/>
    <w:rsid w:val="007A7235"/>
    <w:rsid w:val="007A736C"/>
    <w:rsid w:val="007A77E7"/>
    <w:rsid w:val="007A795A"/>
    <w:rsid w:val="007A7A42"/>
    <w:rsid w:val="007A7B3D"/>
    <w:rsid w:val="007A7B5B"/>
    <w:rsid w:val="007A7D11"/>
    <w:rsid w:val="007B02F6"/>
    <w:rsid w:val="007B0774"/>
    <w:rsid w:val="007B09D0"/>
    <w:rsid w:val="007B0B0A"/>
    <w:rsid w:val="007B0D10"/>
    <w:rsid w:val="007B0E22"/>
    <w:rsid w:val="007B0EAA"/>
    <w:rsid w:val="007B0EC0"/>
    <w:rsid w:val="007B1030"/>
    <w:rsid w:val="007B1430"/>
    <w:rsid w:val="007B1452"/>
    <w:rsid w:val="007B14D4"/>
    <w:rsid w:val="007B14FF"/>
    <w:rsid w:val="007B1536"/>
    <w:rsid w:val="007B19B0"/>
    <w:rsid w:val="007B1B77"/>
    <w:rsid w:val="007B2087"/>
    <w:rsid w:val="007B24BD"/>
    <w:rsid w:val="007B251B"/>
    <w:rsid w:val="007B254A"/>
    <w:rsid w:val="007B25F8"/>
    <w:rsid w:val="007B26C8"/>
    <w:rsid w:val="007B270D"/>
    <w:rsid w:val="007B2850"/>
    <w:rsid w:val="007B287A"/>
    <w:rsid w:val="007B28FF"/>
    <w:rsid w:val="007B2AD3"/>
    <w:rsid w:val="007B2AE8"/>
    <w:rsid w:val="007B2B14"/>
    <w:rsid w:val="007B2BF0"/>
    <w:rsid w:val="007B2D18"/>
    <w:rsid w:val="007B2F84"/>
    <w:rsid w:val="007B34E0"/>
    <w:rsid w:val="007B35FC"/>
    <w:rsid w:val="007B3664"/>
    <w:rsid w:val="007B36DE"/>
    <w:rsid w:val="007B3825"/>
    <w:rsid w:val="007B3CF7"/>
    <w:rsid w:val="007B413C"/>
    <w:rsid w:val="007B4264"/>
    <w:rsid w:val="007B42B8"/>
    <w:rsid w:val="007B4590"/>
    <w:rsid w:val="007B48FF"/>
    <w:rsid w:val="007B4A35"/>
    <w:rsid w:val="007B4B9B"/>
    <w:rsid w:val="007B4E09"/>
    <w:rsid w:val="007B4F5D"/>
    <w:rsid w:val="007B5089"/>
    <w:rsid w:val="007B5183"/>
    <w:rsid w:val="007B583D"/>
    <w:rsid w:val="007B5893"/>
    <w:rsid w:val="007B5A51"/>
    <w:rsid w:val="007B5C05"/>
    <w:rsid w:val="007B5C23"/>
    <w:rsid w:val="007B5C37"/>
    <w:rsid w:val="007B5DD1"/>
    <w:rsid w:val="007B5F5D"/>
    <w:rsid w:val="007B61A6"/>
    <w:rsid w:val="007B6782"/>
    <w:rsid w:val="007B6BED"/>
    <w:rsid w:val="007B6DF7"/>
    <w:rsid w:val="007B707C"/>
    <w:rsid w:val="007B726E"/>
    <w:rsid w:val="007B749E"/>
    <w:rsid w:val="007B74D4"/>
    <w:rsid w:val="007B75A9"/>
    <w:rsid w:val="007B77CD"/>
    <w:rsid w:val="007B799A"/>
    <w:rsid w:val="007B7B58"/>
    <w:rsid w:val="007B7B6F"/>
    <w:rsid w:val="007B7BDE"/>
    <w:rsid w:val="007B7FE4"/>
    <w:rsid w:val="007C0086"/>
    <w:rsid w:val="007C031C"/>
    <w:rsid w:val="007C08B7"/>
    <w:rsid w:val="007C0B89"/>
    <w:rsid w:val="007C0C50"/>
    <w:rsid w:val="007C0E7E"/>
    <w:rsid w:val="007C0F66"/>
    <w:rsid w:val="007C12E8"/>
    <w:rsid w:val="007C16B9"/>
    <w:rsid w:val="007C1C06"/>
    <w:rsid w:val="007C1D35"/>
    <w:rsid w:val="007C2572"/>
    <w:rsid w:val="007C26BF"/>
    <w:rsid w:val="007C2817"/>
    <w:rsid w:val="007C281B"/>
    <w:rsid w:val="007C285A"/>
    <w:rsid w:val="007C2BE0"/>
    <w:rsid w:val="007C2CAD"/>
    <w:rsid w:val="007C2E86"/>
    <w:rsid w:val="007C2EE6"/>
    <w:rsid w:val="007C3229"/>
    <w:rsid w:val="007C38DB"/>
    <w:rsid w:val="007C3B42"/>
    <w:rsid w:val="007C3B6A"/>
    <w:rsid w:val="007C3CD5"/>
    <w:rsid w:val="007C3D83"/>
    <w:rsid w:val="007C43E8"/>
    <w:rsid w:val="007C454D"/>
    <w:rsid w:val="007C468D"/>
    <w:rsid w:val="007C4699"/>
    <w:rsid w:val="007C47A4"/>
    <w:rsid w:val="007C483E"/>
    <w:rsid w:val="007C4B56"/>
    <w:rsid w:val="007C4D74"/>
    <w:rsid w:val="007C5001"/>
    <w:rsid w:val="007C5239"/>
    <w:rsid w:val="007C5569"/>
    <w:rsid w:val="007C5705"/>
    <w:rsid w:val="007C57EA"/>
    <w:rsid w:val="007C5828"/>
    <w:rsid w:val="007C5881"/>
    <w:rsid w:val="007C5A42"/>
    <w:rsid w:val="007C5A58"/>
    <w:rsid w:val="007C5AE1"/>
    <w:rsid w:val="007C5CD3"/>
    <w:rsid w:val="007C5F90"/>
    <w:rsid w:val="007C5FA0"/>
    <w:rsid w:val="007C6064"/>
    <w:rsid w:val="007C6529"/>
    <w:rsid w:val="007C65E2"/>
    <w:rsid w:val="007C6909"/>
    <w:rsid w:val="007C6983"/>
    <w:rsid w:val="007C6BAE"/>
    <w:rsid w:val="007C6CB1"/>
    <w:rsid w:val="007C6CDF"/>
    <w:rsid w:val="007C7237"/>
    <w:rsid w:val="007C73B1"/>
    <w:rsid w:val="007C7563"/>
    <w:rsid w:val="007C7C3D"/>
    <w:rsid w:val="007C7D3A"/>
    <w:rsid w:val="007C7DCB"/>
    <w:rsid w:val="007C7E63"/>
    <w:rsid w:val="007C7F7B"/>
    <w:rsid w:val="007D037C"/>
    <w:rsid w:val="007D0750"/>
    <w:rsid w:val="007D07F0"/>
    <w:rsid w:val="007D0969"/>
    <w:rsid w:val="007D09F7"/>
    <w:rsid w:val="007D0A25"/>
    <w:rsid w:val="007D0A81"/>
    <w:rsid w:val="007D0C57"/>
    <w:rsid w:val="007D0CA3"/>
    <w:rsid w:val="007D0CAE"/>
    <w:rsid w:val="007D11CD"/>
    <w:rsid w:val="007D1538"/>
    <w:rsid w:val="007D18AB"/>
    <w:rsid w:val="007D1928"/>
    <w:rsid w:val="007D19A1"/>
    <w:rsid w:val="007D19D3"/>
    <w:rsid w:val="007D1FB9"/>
    <w:rsid w:val="007D20AC"/>
    <w:rsid w:val="007D22C1"/>
    <w:rsid w:val="007D25FB"/>
    <w:rsid w:val="007D2818"/>
    <w:rsid w:val="007D2855"/>
    <w:rsid w:val="007D2C2C"/>
    <w:rsid w:val="007D2F83"/>
    <w:rsid w:val="007D3089"/>
    <w:rsid w:val="007D309C"/>
    <w:rsid w:val="007D3362"/>
    <w:rsid w:val="007D34B1"/>
    <w:rsid w:val="007D34DF"/>
    <w:rsid w:val="007D3548"/>
    <w:rsid w:val="007D3814"/>
    <w:rsid w:val="007D38B1"/>
    <w:rsid w:val="007D38BF"/>
    <w:rsid w:val="007D3AFB"/>
    <w:rsid w:val="007D3C2B"/>
    <w:rsid w:val="007D40B6"/>
    <w:rsid w:val="007D4155"/>
    <w:rsid w:val="007D4426"/>
    <w:rsid w:val="007D4D1F"/>
    <w:rsid w:val="007D4D43"/>
    <w:rsid w:val="007D57B3"/>
    <w:rsid w:val="007D5809"/>
    <w:rsid w:val="007D59F9"/>
    <w:rsid w:val="007D5CEE"/>
    <w:rsid w:val="007D631B"/>
    <w:rsid w:val="007D6493"/>
    <w:rsid w:val="007D660B"/>
    <w:rsid w:val="007D68A6"/>
    <w:rsid w:val="007D6964"/>
    <w:rsid w:val="007D6D2E"/>
    <w:rsid w:val="007D6FFB"/>
    <w:rsid w:val="007D74C4"/>
    <w:rsid w:val="007D7D1E"/>
    <w:rsid w:val="007D7E71"/>
    <w:rsid w:val="007E0008"/>
    <w:rsid w:val="007E03D8"/>
    <w:rsid w:val="007E0425"/>
    <w:rsid w:val="007E054A"/>
    <w:rsid w:val="007E0854"/>
    <w:rsid w:val="007E0B09"/>
    <w:rsid w:val="007E0DD4"/>
    <w:rsid w:val="007E1469"/>
    <w:rsid w:val="007E1853"/>
    <w:rsid w:val="007E1A73"/>
    <w:rsid w:val="007E1AE3"/>
    <w:rsid w:val="007E1C06"/>
    <w:rsid w:val="007E1C72"/>
    <w:rsid w:val="007E1D45"/>
    <w:rsid w:val="007E1E71"/>
    <w:rsid w:val="007E1F90"/>
    <w:rsid w:val="007E1FE4"/>
    <w:rsid w:val="007E2124"/>
    <w:rsid w:val="007E2208"/>
    <w:rsid w:val="007E22B6"/>
    <w:rsid w:val="007E239D"/>
    <w:rsid w:val="007E2415"/>
    <w:rsid w:val="007E2512"/>
    <w:rsid w:val="007E2516"/>
    <w:rsid w:val="007E2559"/>
    <w:rsid w:val="007E2570"/>
    <w:rsid w:val="007E267D"/>
    <w:rsid w:val="007E27EF"/>
    <w:rsid w:val="007E2D80"/>
    <w:rsid w:val="007E2F3F"/>
    <w:rsid w:val="007E3124"/>
    <w:rsid w:val="007E316E"/>
    <w:rsid w:val="007E3457"/>
    <w:rsid w:val="007E3621"/>
    <w:rsid w:val="007E3818"/>
    <w:rsid w:val="007E38AF"/>
    <w:rsid w:val="007E3956"/>
    <w:rsid w:val="007E3D77"/>
    <w:rsid w:val="007E3DF1"/>
    <w:rsid w:val="007E415B"/>
    <w:rsid w:val="007E418A"/>
    <w:rsid w:val="007E4408"/>
    <w:rsid w:val="007E44DA"/>
    <w:rsid w:val="007E45F9"/>
    <w:rsid w:val="007E465C"/>
    <w:rsid w:val="007E4837"/>
    <w:rsid w:val="007E4896"/>
    <w:rsid w:val="007E4964"/>
    <w:rsid w:val="007E4AD5"/>
    <w:rsid w:val="007E4E6F"/>
    <w:rsid w:val="007E4EA7"/>
    <w:rsid w:val="007E4EBA"/>
    <w:rsid w:val="007E503A"/>
    <w:rsid w:val="007E528E"/>
    <w:rsid w:val="007E5296"/>
    <w:rsid w:val="007E55CF"/>
    <w:rsid w:val="007E57B7"/>
    <w:rsid w:val="007E589D"/>
    <w:rsid w:val="007E5A0F"/>
    <w:rsid w:val="007E5BDE"/>
    <w:rsid w:val="007E5C0C"/>
    <w:rsid w:val="007E5C19"/>
    <w:rsid w:val="007E5D55"/>
    <w:rsid w:val="007E604F"/>
    <w:rsid w:val="007E63AD"/>
    <w:rsid w:val="007E64F4"/>
    <w:rsid w:val="007E669C"/>
    <w:rsid w:val="007E6F26"/>
    <w:rsid w:val="007E724A"/>
    <w:rsid w:val="007E745A"/>
    <w:rsid w:val="007E74B9"/>
    <w:rsid w:val="007E753C"/>
    <w:rsid w:val="007E7559"/>
    <w:rsid w:val="007E7572"/>
    <w:rsid w:val="007E771F"/>
    <w:rsid w:val="007E7C16"/>
    <w:rsid w:val="007E7CBB"/>
    <w:rsid w:val="007E7F88"/>
    <w:rsid w:val="007F0013"/>
    <w:rsid w:val="007F00BD"/>
    <w:rsid w:val="007F038E"/>
    <w:rsid w:val="007F03CF"/>
    <w:rsid w:val="007F06E7"/>
    <w:rsid w:val="007F08E1"/>
    <w:rsid w:val="007F0CD4"/>
    <w:rsid w:val="007F0D5E"/>
    <w:rsid w:val="007F10F8"/>
    <w:rsid w:val="007F13E3"/>
    <w:rsid w:val="007F17D1"/>
    <w:rsid w:val="007F18E9"/>
    <w:rsid w:val="007F1FFE"/>
    <w:rsid w:val="007F23F2"/>
    <w:rsid w:val="007F2796"/>
    <w:rsid w:val="007F2917"/>
    <w:rsid w:val="007F2A0D"/>
    <w:rsid w:val="007F2B12"/>
    <w:rsid w:val="007F2B71"/>
    <w:rsid w:val="007F2BC2"/>
    <w:rsid w:val="007F2E6D"/>
    <w:rsid w:val="007F32ED"/>
    <w:rsid w:val="007F3454"/>
    <w:rsid w:val="007F3760"/>
    <w:rsid w:val="007F38F5"/>
    <w:rsid w:val="007F3B27"/>
    <w:rsid w:val="007F3E97"/>
    <w:rsid w:val="007F4294"/>
    <w:rsid w:val="007F42A9"/>
    <w:rsid w:val="007F4334"/>
    <w:rsid w:val="007F4637"/>
    <w:rsid w:val="007F4766"/>
    <w:rsid w:val="007F4AFF"/>
    <w:rsid w:val="007F4C87"/>
    <w:rsid w:val="007F4E47"/>
    <w:rsid w:val="007F4F76"/>
    <w:rsid w:val="007F4FDC"/>
    <w:rsid w:val="007F5240"/>
    <w:rsid w:val="007F5DF1"/>
    <w:rsid w:val="007F5EF2"/>
    <w:rsid w:val="007F62E3"/>
    <w:rsid w:val="007F68A0"/>
    <w:rsid w:val="007F68F4"/>
    <w:rsid w:val="007F6B26"/>
    <w:rsid w:val="007F6BEB"/>
    <w:rsid w:val="007F6CBD"/>
    <w:rsid w:val="007F6ED4"/>
    <w:rsid w:val="007F7118"/>
    <w:rsid w:val="007F7126"/>
    <w:rsid w:val="007F719B"/>
    <w:rsid w:val="007F7544"/>
    <w:rsid w:val="007F758B"/>
    <w:rsid w:val="007F76B2"/>
    <w:rsid w:val="007F76EA"/>
    <w:rsid w:val="007F77AC"/>
    <w:rsid w:val="007F781E"/>
    <w:rsid w:val="007F7BA5"/>
    <w:rsid w:val="007F7DDC"/>
    <w:rsid w:val="007F7ED5"/>
    <w:rsid w:val="008004D4"/>
    <w:rsid w:val="00800719"/>
    <w:rsid w:val="0080071D"/>
    <w:rsid w:val="00800744"/>
    <w:rsid w:val="00800752"/>
    <w:rsid w:val="00800836"/>
    <w:rsid w:val="00800939"/>
    <w:rsid w:val="008009FD"/>
    <w:rsid w:val="00800AEA"/>
    <w:rsid w:val="00800C44"/>
    <w:rsid w:val="00800C9B"/>
    <w:rsid w:val="00800D14"/>
    <w:rsid w:val="00800DBC"/>
    <w:rsid w:val="0080112F"/>
    <w:rsid w:val="00801178"/>
    <w:rsid w:val="00801869"/>
    <w:rsid w:val="00801885"/>
    <w:rsid w:val="00801B42"/>
    <w:rsid w:val="00801BC8"/>
    <w:rsid w:val="00801E0E"/>
    <w:rsid w:val="00801F34"/>
    <w:rsid w:val="008021BA"/>
    <w:rsid w:val="008021BE"/>
    <w:rsid w:val="0080231E"/>
    <w:rsid w:val="00802380"/>
    <w:rsid w:val="008023D7"/>
    <w:rsid w:val="008028FB"/>
    <w:rsid w:val="00802BDB"/>
    <w:rsid w:val="00802C05"/>
    <w:rsid w:val="00802D65"/>
    <w:rsid w:val="00802F1B"/>
    <w:rsid w:val="00802F6D"/>
    <w:rsid w:val="0080329F"/>
    <w:rsid w:val="008033F3"/>
    <w:rsid w:val="00803896"/>
    <w:rsid w:val="00803A47"/>
    <w:rsid w:val="00803BEC"/>
    <w:rsid w:val="00803CDC"/>
    <w:rsid w:val="00803E97"/>
    <w:rsid w:val="00804023"/>
    <w:rsid w:val="008042AF"/>
    <w:rsid w:val="008043F5"/>
    <w:rsid w:val="0080449C"/>
    <w:rsid w:val="00804773"/>
    <w:rsid w:val="00804802"/>
    <w:rsid w:val="008049E6"/>
    <w:rsid w:val="00804BEC"/>
    <w:rsid w:val="00804CA6"/>
    <w:rsid w:val="00804CA9"/>
    <w:rsid w:val="00805018"/>
    <w:rsid w:val="0080510B"/>
    <w:rsid w:val="0080529F"/>
    <w:rsid w:val="008052CA"/>
    <w:rsid w:val="008054B6"/>
    <w:rsid w:val="00805686"/>
    <w:rsid w:val="008056FC"/>
    <w:rsid w:val="008057FA"/>
    <w:rsid w:val="00805A56"/>
    <w:rsid w:val="00805CEA"/>
    <w:rsid w:val="00805E16"/>
    <w:rsid w:val="00805F4C"/>
    <w:rsid w:val="00805FF5"/>
    <w:rsid w:val="00806479"/>
    <w:rsid w:val="008065B2"/>
    <w:rsid w:val="008067F9"/>
    <w:rsid w:val="00806874"/>
    <w:rsid w:val="00806C76"/>
    <w:rsid w:val="00806EEC"/>
    <w:rsid w:val="00806F0B"/>
    <w:rsid w:val="00807176"/>
    <w:rsid w:val="008071EF"/>
    <w:rsid w:val="00807631"/>
    <w:rsid w:val="008076C6"/>
    <w:rsid w:val="008078A4"/>
    <w:rsid w:val="00807B5A"/>
    <w:rsid w:val="00807B8C"/>
    <w:rsid w:val="00807C2C"/>
    <w:rsid w:val="00807E62"/>
    <w:rsid w:val="00807F05"/>
    <w:rsid w:val="00807FDA"/>
    <w:rsid w:val="00810374"/>
    <w:rsid w:val="0081045E"/>
    <w:rsid w:val="00810533"/>
    <w:rsid w:val="00810566"/>
    <w:rsid w:val="008105A6"/>
    <w:rsid w:val="00810663"/>
    <w:rsid w:val="008108A3"/>
    <w:rsid w:val="008109F7"/>
    <w:rsid w:val="00810C62"/>
    <w:rsid w:val="00810DAB"/>
    <w:rsid w:val="00810EE8"/>
    <w:rsid w:val="00811102"/>
    <w:rsid w:val="00811341"/>
    <w:rsid w:val="008113CD"/>
    <w:rsid w:val="00811493"/>
    <w:rsid w:val="008115E4"/>
    <w:rsid w:val="00811777"/>
    <w:rsid w:val="00811A11"/>
    <w:rsid w:val="00811DB5"/>
    <w:rsid w:val="008121B1"/>
    <w:rsid w:val="008121BA"/>
    <w:rsid w:val="008122B3"/>
    <w:rsid w:val="008124DC"/>
    <w:rsid w:val="00812B7B"/>
    <w:rsid w:val="008130B2"/>
    <w:rsid w:val="008130C1"/>
    <w:rsid w:val="008132B8"/>
    <w:rsid w:val="0081331F"/>
    <w:rsid w:val="0081338D"/>
    <w:rsid w:val="0081349F"/>
    <w:rsid w:val="0081356A"/>
    <w:rsid w:val="00813728"/>
    <w:rsid w:val="0081375C"/>
    <w:rsid w:val="0081384A"/>
    <w:rsid w:val="00813A05"/>
    <w:rsid w:val="00813D42"/>
    <w:rsid w:val="00813E4F"/>
    <w:rsid w:val="00813E66"/>
    <w:rsid w:val="008140CF"/>
    <w:rsid w:val="008141E1"/>
    <w:rsid w:val="008142E6"/>
    <w:rsid w:val="008143D3"/>
    <w:rsid w:val="00814478"/>
    <w:rsid w:val="008149B8"/>
    <w:rsid w:val="00814A98"/>
    <w:rsid w:val="00814DD2"/>
    <w:rsid w:val="00815005"/>
    <w:rsid w:val="00815062"/>
    <w:rsid w:val="00815207"/>
    <w:rsid w:val="0081521C"/>
    <w:rsid w:val="008152D3"/>
    <w:rsid w:val="0081530D"/>
    <w:rsid w:val="00815347"/>
    <w:rsid w:val="008153AB"/>
    <w:rsid w:val="008153E7"/>
    <w:rsid w:val="0081555C"/>
    <w:rsid w:val="00815B98"/>
    <w:rsid w:val="00815BE1"/>
    <w:rsid w:val="00816295"/>
    <w:rsid w:val="00816403"/>
    <w:rsid w:val="00816495"/>
    <w:rsid w:val="008164C7"/>
    <w:rsid w:val="00816692"/>
    <w:rsid w:val="00816752"/>
    <w:rsid w:val="00816830"/>
    <w:rsid w:val="00816981"/>
    <w:rsid w:val="008169A4"/>
    <w:rsid w:val="008169CE"/>
    <w:rsid w:val="008169E0"/>
    <w:rsid w:val="00816AFF"/>
    <w:rsid w:val="00816B67"/>
    <w:rsid w:val="00816C2E"/>
    <w:rsid w:val="00816C9B"/>
    <w:rsid w:val="00816DE3"/>
    <w:rsid w:val="00816EBE"/>
    <w:rsid w:val="008172B8"/>
    <w:rsid w:val="008173D6"/>
    <w:rsid w:val="0081754B"/>
    <w:rsid w:val="00817568"/>
    <w:rsid w:val="008179CD"/>
    <w:rsid w:val="00817E0F"/>
    <w:rsid w:val="00820315"/>
    <w:rsid w:val="0082038A"/>
    <w:rsid w:val="00820463"/>
    <w:rsid w:val="00820529"/>
    <w:rsid w:val="00820553"/>
    <w:rsid w:val="00820581"/>
    <w:rsid w:val="0082099F"/>
    <w:rsid w:val="00820A8E"/>
    <w:rsid w:val="00820C6F"/>
    <w:rsid w:val="00820D69"/>
    <w:rsid w:val="00820DF2"/>
    <w:rsid w:val="00820EBD"/>
    <w:rsid w:val="00820ECC"/>
    <w:rsid w:val="008211B9"/>
    <w:rsid w:val="008211E4"/>
    <w:rsid w:val="0082143C"/>
    <w:rsid w:val="0082156F"/>
    <w:rsid w:val="008217C8"/>
    <w:rsid w:val="008217E5"/>
    <w:rsid w:val="008219FA"/>
    <w:rsid w:val="00821BBE"/>
    <w:rsid w:val="00821D95"/>
    <w:rsid w:val="00821DD8"/>
    <w:rsid w:val="00821E5D"/>
    <w:rsid w:val="00821FE5"/>
    <w:rsid w:val="00822064"/>
    <w:rsid w:val="008220E5"/>
    <w:rsid w:val="008225DB"/>
    <w:rsid w:val="00822697"/>
    <w:rsid w:val="00822716"/>
    <w:rsid w:val="008227FA"/>
    <w:rsid w:val="008228A3"/>
    <w:rsid w:val="008228AD"/>
    <w:rsid w:val="008230E1"/>
    <w:rsid w:val="00823226"/>
    <w:rsid w:val="008236D0"/>
    <w:rsid w:val="008237CA"/>
    <w:rsid w:val="00823A1B"/>
    <w:rsid w:val="00823CD7"/>
    <w:rsid w:val="00823F32"/>
    <w:rsid w:val="00823F71"/>
    <w:rsid w:val="0082482E"/>
    <w:rsid w:val="00824995"/>
    <w:rsid w:val="00824CD1"/>
    <w:rsid w:val="00824D74"/>
    <w:rsid w:val="008253D5"/>
    <w:rsid w:val="008253D8"/>
    <w:rsid w:val="00825427"/>
    <w:rsid w:val="00825510"/>
    <w:rsid w:val="00825CC5"/>
    <w:rsid w:val="00825D32"/>
    <w:rsid w:val="00825DC3"/>
    <w:rsid w:val="00825FA7"/>
    <w:rsid w:val="00826025"/>
    <w:rsid w:val="008261E4"/>
    <w:rsid w:val="008262A4"/>
    <w:rsid w:val="008263F9"/>
    <w:rsid w:val="0082678B"/>
    <w:rsid w:val="008267ED"/>
    <w:rsid w:val="008269D8"/>
    <w:rsid w:val="00826D51"/>
    <w:rsid w:val="0082707C"/>
    <w:rsid w:val="008270CA"/>
    <w:rsid w:val="0082721A"/>
    <w:rsid w:val="00827224"/>
    <w:rsid w:val="0082722E"/>
    <w:rsid w:val="00827536"/>
    <w:rsid w:val="0082782C"/>
    <w:rsid w:val="00827BCF"/>
    <w:rsid w:val="00827E28"/>
    <w:rsid w:val="008303EE"/>
    <w:rsid w:val="00830ADB"/>
    <w:rsid w:val="00830B06"/>
    <w:rsid w:val="00830C7F"/>
    <w:rsid w:val="00830DB4"/>
    <w:rsid w:val="00830FC3"/>
    <w:rsid w:val="0083112C"/>
    <w:rsid w:val="008313F8"/>
    <w:rsid w:val="00831433"/>
    <w:rsid w:val="0083148D"/>
    <w:rsid w:val="00831710"/>
    <w:rsid w:val="00831C90"/>
    <w:rsid w:val="00831D31"/>
    <w:rsid w:val="00831D6D"/>
    <w:rsid w:val="00831EE5"/>
    <w:rsid w:val="0083203C"/>
    <w:rsid w:val="0083226D"/>
    <w:rsid w:val="008324A2"/>
    <w:rsid w:val="00832658"/>
    <w:rsid w:val="00832846"/>
    <w:rsid w:val="00832875"/>
    <w:rsid w:val="0083289A"/>
    <w:rsid w:val="008329B8"/>
    <w:rsid w:val="00832AAB"/>
    <w:rsid w:val="00832BEA"/>
    <w:rsid w:val="00832C2B"/>
    <w:rsid w:val="00832C93"/>
    <w:rsid w:val="0083303A"/>
    <w:rsid w:val="0083303C"/>
    <w:rsid w:val="00833374"/>
    <w:rsid w:val="008335BD"/>
    <w:rsid w:val="00833DEB"/>
    <w:rsid w:val="00834184"/>
    <w:rsid w:val="008341FC"/>
    <w:rsid w:val="0083447C"/>
    <w:rsid w:val="00834991"/>
    <w:rsid w:val="00834CF8"/>
    <w:rsid w:val="00834F09"/>
    <w:rsid w:val="00834F89"/>
    <w:rsid w:val="00834FED"/>
    <w:rsid w:val="0083541C"/>
    <w:rsid w:val="00835465"/>
    <w:rsid w:val="0083579C"/>
    <w:rsid w:val="00835C33"/>
    <w:rsid w:val="00835E39"/>
    <w:rsid w:val="00835E8A"/>
    <w:rsid w:val="00836031"/>
    <w:rsid w:val="008362DE"/>
    <w:rsid w:val="00836462"/>
    <w:rsid w:val="0083649D"/>
    <w:rsid w:val="0083663F"/>
    <w:rsid w:val="0083664E"/>
    <w:rsid w:val="00836832"/>
    <w:rsid w:val="00836A11"/>
    <w:rsid w:val="00836E00"/>
    <w:rsid w:val="00837005"/>
    <w:rsid w:val="00837152"/>
    <w:rsid w:val="0083724A"/>
    <w:rsid w:val="00837257"/>
    <w:rsid w:val="00837330"/>
    <w:rsid w:val="0083737D"/>
    <w:rsid w:val="0083738A"/>
    <w:rsid w:val="008374AD"/>
    <w:rsid w:val="0083763A"/>
    <w:rsid w:val="00837B14"/>
    <w:rsid w:val="00837B7C"/>
    <w:rsid w:val="00837C75"/>
    <w:rsid w:val="00837D7E"/>
    <w:rsid w:val="00837F11"/>
    <w:rsid w:val="00840183"/>
    <w:rsid w:val="00840486"/>
    <w:rsid w:val="008405D3"/>
    <w:rsid w:val="0084061C"/>
    <w:rsid w:val="00840A9A"/>
    <w:rsid w:val="00840CF0"/>
    <w:rsid w:val="00840F13"/>
    <w:rsid w:val="0084112B"/>
    <w:rsid w:val="00841289"/>
    <w:rsid w:val="008414B6"/>
    <w:rsid w:val="008417AC"/>
    <w:rsid w:val="008417C5"/>
    <w:rsid w:val="00841963"/>
    <w:rsid w:val="008419B9"/>
    <w:rsid w:val="00841C3E"/>
    <w:rsid w:val="00841EFC"/>
    <w:rsid w:val="008422B5"/>
    <w:rsid w:val="00842374"/>
    <w:rsid w:val="008423C0"/>
    <w:rsid w:val="008427FB"/>
    <w:rsid w:val="008429B3"/>
    <w:rsid w:val="00842AEA"/>
    <w:rsid w:val="00842CB9"/>
    <w:rsid w:val="00842CD0"/>
    <w:rsid w:val="00842DB2"/>
    <w:rsid w:val="00842E58"/>
    <w:rsid w:val="0084328C"/>
    <w:rsid w:val="00843974"/>
    <w:rsid w:val="00843AB8"/>
    <w:rsid w:val="00843E05"/>
    <w:rsid w:val="0084424E"/>
    <w:rsid w:val="008444EE"/>
    <w:rsid w:val="008445A5"/>
    <w:rsid w:val="0084498B"/>
    <w:rsid w:val="00844A4C"/>
    <w:rsid w:val="00844ADA"/>
    <w:rsid w:val="00844B99"/>
    <w:rsid w:val="00844FF3"/>
    <w:rsid w:val="00845197"/>
    <w:rsid w:val="008452CB"/>
    <w:rsid w:val="008454B9"/>
    <w:rsid w:val="008454E5"/>
    <w:rsid w:val="00845539"/>
    <w:rsid w:val="0084559F"/>
    <w:rsid w:val="008455A7"/>
    <w:rsid w:val="0084565F"/>
    <w:rsid w:val="0084577F"/>
    <w:rsid w:val="008457DB"/>
    <w:rsid w:val="00845872"/>
    <w:rsid w:val="00845973"/>
    <w:rsid w:val="00845A37"/>
    <w:rsid w:val="00845B17"/>
    <w:rsid w:val="00845C61"/>
    <w:rsid w:val="00845D6C"/>
    <w:rsid w:val="008462BF"/>
    <w:rsid w:val="00846506"/>
    <w:rsid w:val="0084680F"/>
    <w:rsid w:val="00846A18"/>
    <w:rsid w:val="00846DE5"/>
    <w:rsid w:val="00846EAD"/>
    <w:rsid w:val="00847117"/>
    <w:rsid w:val="00847224"/>
    <w:rsid w:val="00847415"/>
    <w:rsid w:val="00847513"/>
    <w:rsid w:val="00847790"/>
    <w:rsid w:val="00847836"/>
    <w:rsid w:val="008478B6"/>
    <w:rsid w:val="0084792C"/>
    <w:rsid w:val="00850204"/>
    <w:rsid w:val="00850216"/>
    <w:rsid w:val="0085045B"/>
    <w:rsid w:val="008504D1"/>
    <w:rsid w:val="008506BF"/>
    <w:rsid w:val="008506FA"/>
    <w:rsid w:val="00850806"/>
    <w:rsid w:val="0085092F"/>
    <w:rsid w:val="00850B0E"/>
    <w:rsid w:val="00850C93"/>
    <w:rsid w:val="00850D3B"/>
    <w:rsid w:val="00850F4A"/>
    <w:rsid w:val="00851033"/>
    <w:rsid w:val="008510B6"/>
    <w:rsid w:val="00851156"/>
    <w:rsid w:val="008512FC"/>
    <w:rsid w:val="0085140E"/>
    <w:rsid w:val="008518AD"/>
    <w:rsid w:val="008518D1"/>
    <w:rsid w:val="008519A4"/>
    <w:rsid w:val="00851D05"/>
    <w:rsid w:val="00851E51"/>
    <w:rsid w:val="00851EB1"/>
    <w:rsid w:val="00852025"/>
    <w:rsid w:val="008520D5"/>
    <w:rsid w:val="00852268"/>
    <w:rsid w:val="008522E2"/>
    <w:rsid w:val="00852A33"/>
    <w:rsid w:val="00852AA2"/>
    <w:rsid w:val="00852B25"/>
    <w:rsid w:val="0085379C"/>
    <w:rsid w:val="00853D68"/>
    <w:rsid w:val="00853E73"/>
    <w:rsid w:val="00853E8A"/>
    <w:rsid w:val="008543D9"/>
    <w:rsid w:val="00854592"/>
    <w:rsid w:val="008547C2"/>
    <w:rsid w:val="008547E5"/>
    <w:rsid w:val="00854B46"/>
    <w:rsid w:val="00854CBA"/>
    <w:rsid w:val="008551FF"/>
    <w:rsid w:val="008552BC"/>
    <w:rsid w:val="00855619"/>
    <w:rsid w:val="00855732"/>
    <w:rsid w:val="0085587C"/>
    <w:rsid w:val="0085588B"/>
    <w:rsid w:val="00855C57"/>
    <w:rsid w:val="00855E2C"/>
    <w:rsid w:val="00855FAB"/>
    <w:rsid w:val="00856019"/>
    <w:rsid w:val="0085601F"/>
    <w:rsid w:val="00856041"/>
    <w:rsid w:val="008560B0"/>
    <w:rsid w:val="0085631A"/>
    <w:rsid w:val="0085643B"/>
    <w:rsid w:val="008565EC"/>
    <w:rsid w:val="0085663D"/>
    <w:rsid w:val="00856A80"/>
    <w:rsid w:val="00856B0B"/>
    <w:rsid w:val="00856BFD"/>
    <w:rsid w:val="00856F84"/>
    <w:rsid w:val="00856FB5"/>
    <w:rsid w:val="008574A4"/>
    <w:rsid w:val="00857582"/>
    <w:rsid w:val="00857768"/>
    <w:rsid w:val="008578D4"/>
    <w:rsid w:val="0085794F"/>
    <w:rsid w:val="00857DE6"/>
    <w:rsid w:val="00857F42"/>
    <w:rsid w:val="00860246"/>
    <w:rsid w:val="00860307"/>
    <w:rsid w:val="0086050C"/>
    <w:rsid w:val="00860542"/>
    <w:rsid w:val="00860586"/>
    <w:rsid w:val="008609B8"/>
    <w:rsid w:val="008609D5"/>
    <w:rsid w:val="00860B24"/>
    <w:rsid w:val="00861095"/>
    <w:rsid w:val="00861388"/>
    <w:rsid w:val="0086142A"/>
    <w:rsid w:val="008615D0"/>
    <w:rsid w:val="00861961"/>
    <w:rsid w:val="00861F9F"/>
    <w:rsid w:val="008620A9"/>
    <w:rsid w:val="0086213F"/>
    <w:rsid w:val="008621B0"/>
    <w:rsid w:val="00862614"/>
    <w:rsid w:val="00862617"/>
    <w:rsid w:val="00862638"/>
    <w:rsid w:val="00862703"/>
    <w:rsid w:val="0086278D"/>
    <w:rsid w:val="008628C0"/>
    <w:rsid w:val="00862A5F"/>
    <w:rsid w:val="00862A8A"/>
    <w:rsid w:val="00862D7E"/>
    <w:rsid w:val="00862E3C"/>
    <w:rsid w:val="00862E7D"/>
    <w:rsid w:val="00863436"/>
    <w:rsid w:val="008637B1"/>
    <w:rsid w:val="008638DA"/>
    <w:rsid w:val="008639A9"/>
    <w:rsid w:val="008639F3"/>
    <w:rsid w:val="00864294"/>
    <w:rsid w:val="008643BD"/>
    <w:rsid w:val="008644A2"/>
    <w:rsid w:val="008644C8"/>
    <w:rsid w:val="0086475F"/>
    <w:rsid w:val="008648AB"/>
    <w:rsid w:val="00864BC5"/>
    <w:rsid w:val="00864BC8"/>
    <w:rsid w:val="00864C54"/>
    <w:rsid w:val="00864C87"/>
    <w:rsid w:val="00864FDB"/>
    <w:rsid w:val="0086506E"/>
    <w:rsid w:val="00865182"/>
    <w:rsid w:val="00865251"/>
    <w:rsid w:val="008652F1"/>
    <w:rsid w:val="008653A7"/>
    <w:rsid w:val="008655DE"/>
    <w:rsid w:val="00865656"/>
    <w:rsid w:val="00865702"/>
    <w:rsid w:val="008657BA"/>
    <w:rsid w:val="0086586C"/>
    <w:rsid w:val="008659BC"/>
    <w:rsid w:val="008659F0"/>
    <w:rsid w:val="00865A5B"/>
    <w:rsid w:val="00865B3C"/>
    <w:rsid w:val="00865E26"/>
    <w:rsid w:val="00865F23"/>
    <w:rsid w:val="00866334"/>
    <w:rsid w:val="00866489"/>
    <w:rsid w:val="00866549"/>
    <w:rsid w:val="008665E0"/>
    <w:rsid w:val="00866656"/>
    <w:rsid w:val="00866699"/>
    <w:rsid w:val="008669D5"/>
    <w:rsid w:val="00866CFD"/>
    <w:rsid w:val="008671A1"/>
    <w:rsid w:val="0086734A"/>
    <w:rsid w:val="0086737A"/>
    <w:rsid w:val="0086748A"/>
    <w:rsid w:val="00867769"/>
    <w:rsid w:val="00867F4B"/>
    <w:rsid w:val="008700E6"/>
    <w:rsid w:val="008701E3"/>
    <w:rsid w:val="008702BB"/>
    <w:rsid w:val="008703D7"/>
    <w:rsid w:val="008704F1"/>
    <w:rsid w:val="0087062D"/>
    <w:rsid w:val="00870BF9"/>
    <w:rsid w:val="00870CD8"/>
    <w:rsid w:val="00870DC7"/>
    <w:rsid w:val="00871045"/>
    <w:rsid w:val="008711E1"/>
    <w:rsid w:val="0087127D"/>
    <w:rsid w:val="008712B9"/>
    <w:rsid w:val="00871429"/>
    <w:rsid w:val="008714A1"/>
    <w:rsid w:val="008714B2"/>
    <w:rsid w:val="008719F2"/>
    <w:rsid w:val="00871C8F"/>
    <w:rsid w:val="00871D1A"/>
    <w:rsid w:val="00871D1D"/>
    <w:rsid w:val="00871DDF"/>
    <w:rsid w:val="00871DE7"/>
    <w:rsid w:val="00871E87"/>
    <w:rsid w:val="00871F3B"/>
    <w:rsid w:val="00872253"/>
    <w:rsid w:val="00872311"/>
    <w:rsid w:val="00872357"/>
    <w:rsid w:val="00872363"/>
    <w:rsid w:val="008724DC"/>
    <w:rsid w:val="0087279E"/>
    <w:rsid w:val="0087288B"/>
    <w:rsid w:val="008728F5"/>
    <w:rsid w:val="00872986"/>
    <w:rsid w:val="00872C91"/>
    <w:rsid w:val="00872DF2"/>
    <w:rsid w:val="00872EC5"/>
    <w:rsid w:val="008730DA"/>
    <w:rsid w:val="008733DE"/>
    <w:rsid w:val="00873401"/>
    <w:rsid w:val="00873431"/>
    <w:rsid w:val="00873714"/>
    <w:rsid w:val="00873BD2"/>
    <w:rsid w:val="00873C1B"/>
    <w:rsid w:val="00873D78"/>
    <w:rsid w:val="00873E04"/>
    <w:rsid w:val="00873E31"/>
    <w:rsid w:val="00873EE6"/>
    <w:rsid w:val="00873F1A"/>
    <w:rsid w:val="008747FD"/>
    <w:rsid w:val="00874832"/>
    <w:rsid w:val="00874A5F"/>
    <w:rsid w:val="00874B5E"/>
    <w:rsid w:val="00874CB4"/>
    <w:rsid w:val="00874EBC"/>
    <w:rsid w:val="00875080"/>
    <w:rsid w:val="0087543D"/>
    <w:rsid w:val="00875767"/>
    <w:rsid w:val="008758DA"/>
    <w:rsid w:val="00875C1D"/>
    <w:rsid w:val="00875D32"/>
    <w:rsid w:val="008760CF"/>
    <w:rsid w:val="0087632E"/>
    <w:rsid w:val="0087683E"/>
    <w:rsid w:val="00876B3D"/>
    <w:rsid w:val="00876CCF"/>
    <w:rsid w:val="00876DFA"/>
    <w:rsid w:val="00876E8C"/>
    <w:rsid w:val="00876E98"/>
    <w:rsid w:val="00876F51"/>
    <w:rsid w:val="008771D9"/>
    <w:rsid w:val="008772DE"/>
    <w:rsid w:val="00877703"/>
    <w:rsid w:val="00877A26"/>
    <w:rsid w:val="00877A4B"/>
    <w:rsid w:val="00877B3E"/>
    <w:rsid w:val="0088018C"/>
    <w:rsid w:val="008804BE"/>
    <w:rsid w:val="00880665"/>
    <w:rsid w:val="008807A8"/>
    <w:rsid w:val="00880872"/>
    <w:rsid w:val="00880903"/>
    <w:rsid w:val="00880966"/>
    <w:rsid w:val="00880BD5"/>
    <w:rsid w:val="00880F04"/>
    <w:rsid w:val="00880F3B"/>
    <w:rsid w:val="00880FAF"/>
    <w:rsid w:val="00880FE0"/>
    <w:rsid w:val="008819E8"/>
    <w:rsid w:val="00881D06"/>
    <w:rsid w:val="008822F9"/>
    <w:rsid w:val="0088235B"/>
    <w:rsid w:val="008823C7"/>
    <w:rsid w:val="00882459"/>
    <w:rsid w:val="00882465"/>
    <w:rsid w:val="00883050"/>
    <w:rsid w:val="008831B8"/>
    <w:rsid w:val="008831F5"/>
    <w:rsid w:val="008832E2"/>
    <w:rsid w:val="0088365A"/>
    <w:rsid w:val="008837C4"/>
    <w:rsid w:val="008839BE"/>
    <w:rsid w:val="00883C49"/>
    <w:rsid w:val="00883E3E"/>
    <w:rsid w:val="008841F8"/>
    <w:rsid w:val="008843E4"/>
    <w:rsid w:val="00884530"/>
    <w:rsid w:val="00884701"/>
    <w:rsid w:val="0088488C"/>
    <w:rsid w:val="00884BC6"/>
    <w:rsid w:val="008850E9"/>
    <w:rsid w:val="008855B4"/>
    <w:rsid w:val="008856F3"/>
    <w:rsid w:val="008858E6"/>
    <w:rsid w:val="00885A0C"/>
    <w:rsid w:val="00885A13"/>
    <w:rsid w:val="00885C1B"/>
    <w:rsid w:val="00885D2F"/>
    <w:rsid w:val="00885F2D"/>
    <w:rsid w:val="00886012"/>
    <w:rsid w:val="008861D1"/>
    <w:rsid w:val="0088673C"/>
    <w:rsid w:val="00886788"/>
    <w:rsid w:val="008867B2"/>
    <w:rsid w:val="00886823"/>
    <w:rsid w:val="0088699C"/>
    <w:rsid w:val="008869D8"/>
    <w:rsid w:val="00886B75"/>
    <w:rsid w:val="0088728C"/>
    <w:rsid w:val="008872AF"/>
    <w:rsid w:val="0088768F"/>
    <w:rsid w:val="0088772E"/>
    <w:rsid w:val="00887801"/>
    <w:rsid w:val="00887988"/>
    <w:rsid w:val="00887FA3"/>
    <w:rsid w:val="00890002"/>
    <w:rsid w:val="008901D5"/>
    <w:rsid w:val="008902C8"/>
    <w:rsid w:val="00890489"/>
    <w:rsid w:val="00890979"/>
    <w:rsid w:val="00890CF5"/>
    <w:rsid w:val="00890F2D"/>
    <w:rsid w:val="00890F70"/>
    <w:rsid w:val="00891089"/>
    <w:rsid w:val="00891814"/>
    <w:rsid w:val="00891C21"/>
    <w:rsid w:val="00891C8E"/>
    <w:rsid w:val="00891D17"/>
    <w:rsid w:val="0089246A"/>
    <w:rsid w:val="00892521"/>
    <w:rsid w:val="00892918"/>
    <w:rsid w:val="008929E3"/>
    <w:rsid w:val="00892AB9"/>
    <w:rsid w:val="00892CE8"/>
    <w:rsid w:val="00892CFB"/>
    <w:rsid w:val="00892CFE"/>
    <w:rsid w:val="00892FFD"/>
    <w:rsid w:val="008930F4"/>
    <w:rsid w:val="00893168"/>
    <w:rsid w:val="008937B3"/>
    <w:rsid w:val="00893B6B"/>
    <w:rsid w:val="00893C1D"/>
    <w:rsid w:val="00893CA3"/>
    <w:rsid w:val="00893D84"/>
    <w:rsid w:val="00893DF4"/>
    <w:rsid w:val="00893E86"/>
    <w:rsid w:val="00893F4F"/>
    <w:rsid w:val="00893FDD"/>
    <w:rsid w:val="00894141"/>
    <w:rsid w:val="008944AF"/>
    <w:rsid w:val="008944BC"/>
    <w:rsid w:val="0089486E"/>
    <w:rsid w:val="008949C7"/>
    <w:rsid w:val="00894ABC"/>
    <w:rsid w:val="008951D0"/>
    <w:rsid w:val="008955EF"/>
    <w:rsid w:val="00895713"/>
    <w:rsid w:val="00895A01"/>
    <w:rsid w:val="00895B9C"/>
    <w:rsid w:val="00895DDB"/>
    <w:rsid w:val="00896465"/>
    <w:rsid w:val="00896897"/>
    <w:rsid w:val="00896BDA"/>
    <w:rsid w:val="00896C99"/>
    <w:rsid w:val="00896E3C"/>
    <w:rsid w:val="00897237"/>
    <w:rsid w:val="008972C9"/>
    <w:rsid w:val="00897721"/>
    <w:rsid w:val="0089777C"/>
    <w:rsid w:val="00897795"/>
    <w:rsid w:val="00897B54"/>
    <w:rsid w:val="00897C4E"/>
    <w:rsid w:val="00897E2A"/>
    <w:rsid w:val="008A005B"/>
    <w:rsid w:val="008A055F"/>
    <w:rsid w:val="008A088F"/>
    <w:rsid w:val="008A0A0A"/>
    <w:rsid w:val="008A0B13"/>
    <w:rsid w:val="008A0BC9"/>
    <w:rsid w:val="008A0C18"/>
    <w:rsid w:val="008A0DFE"/>
    <w:rsid w:val="008A1016"/>
    <w:rsid w:val="008A1033"/>
    <w:rsid w:val="008A116E"/>
    <w:rsid w:val="008A12C0"/>
    <w:rsid w:val="008A143F"/>
    <w:rsid w:val="008A146F"/>
    <w:rsid w:val="008A14B0"/>
    <w:rsid w:val="008A1729"/>
    <w:rsid w:val="008A19B6"/>
    <w:rsid w:val="008A1B25"/>
    <w:rsid w:val="008A1C57"/>
    <w:rsid w:val="008A1D03"/>
    <w:rsid w:val="008A1EAA"/>
    <w:rsid w:val="008A2285"/>
    <w:rsid w:val="008A2294"/>
    <w:rsid w:val="008A25D4"/>
    <w:rsid w:val="008A267A"/>
    <w:rsid w:val="008A295B"/>
    <w:rsid w:val="008A2BC7"/>
    <w:rsid w:val="008A2D49"/>
    <w:rsid w:val="008A2E4F"/>
    <w:rsid w:val="008A319B"/>
    <w:rsid w:val="008A367E"/>
    <w:rsid w:val="008A37EB"/>
    <w:rsid w:val="008A3A70"/>
    <w:rsid w:val="008A3F00"/>
    <w:rsid w:val="008A3F7A"/>
    <w:rsid w:val="008A3F84"/>
    <w:rsid w:val="008A3FEF"/>
    <w:rsid w:val="008A4456"/>
    <w:rsid w:val="008A44C1"/>
    <w:rsid w:val="008A4843"/>
    <w:rsid w:val="008A4BCA"/>
    <w:rsid w:val="008A5095"/>
    <w:rsid w:val="008A5143"/>
    <w:rsid w:val="008A5186"/>
    <w:rsid w:val="008A53E8"/>
    <w:rsid w:val="008A56EC"/>
    <w:rsid w:val="008A5758"/>
    <w:rsid w:val="008A5940"/>
    <w:rsid w:val="008A5B6B"/>
    <w:rsid w:val="008A5C34"/>
    <w:rsid w:val="008A6375"/>
    <w:rsid w:val="008A639F"/>
    <w:rsid w:val="008A64F0"/>
    <w:rsid w:val="008A6543"/>
    <w:rsid w:val="008A6979"/>
    <w:rsid w:val="008A6A21"/>
    <w:rsid w:val="008A6AD2"/>
    <w:rsid w:val="008A6ECD"/>
    <w:rsid w:val="008A7082"/>
    <w:rsid w:val="008A71F4"/>
    <w:rsid w:val="008A7221"/>
    <w:rsid w:val="008A7434"/>
    <w:rsid w:val="008A7D6B"/>
    <w:rsid w:val="008A7D7A"/>
    <w:rsid w:val="008A7F3F"/>
    <w:rsid w:val="008A7FB6"/>
    <w:rsid w:val="008B000A"/>
    <w:rsid w:val="008B0790"/>
    <w:rsid w:val="008B08C7"/>
    <w:rsid w:val="008B09D9"/>
    <w:rsid w:val="008B0A57"/>
    <w:rsid w:val="008B0A69"/>
    <w:rsid w:val="008B0C2C"/>
    <w:rsid w:val="008B0D20"/>
    <w:rsid w:val="008B0DBB"/>
    <w:rsid w:val="008B0EE2"/>
    <w:rsid w:val="008B10F1"/>
    <w:rsid w:val="008B1164"/>
    <w:rsid w:val="008B138C"/>
    <w:rsid w:val="008B1520"/>
    <w:rsid w:val="008B163A"/>
    <w:rsid w:val="008B18E4"/>
    <w:rsid w:val="008B18F2"/>
    <w:rsid w:val="008B1932"/>
    <w:rsid w:val="008B1C8E"/>
    <w:rsid w:val="008B1D0B"/>
    <w:rsid w:val="008B1DC2"/>
    <w:rsid w:val="008B2106"/>
    <w:rsid w:val="008B24BC"/>
    <w:rsid w:val="008B25AC"/>
    <w:rsid w:val="008B26C1"/>
    <w:rsid w:val="008B2753"/>
    <w:rsid w:val="008B287D"/>
    <w:rsid w:val="008B2A93"/>
    <w:rsid w:val="008B2A95"/>
    <w:rsid w:val="008B2CDA"/>
    <w:rsid w:val="008B2DC4"/>
    <w:rsid w:val="008B30B9"/>
    <w:rsid w:val="008B3485"/>
    <w:rsid w:val="008B3867"/>
    <w:rsid w:val="008B3A33"/>
    <w:rsid w:val="008B3A63"/>
    <w:rsid w:val="008B3AF1"/>
    <w:rsid w:val="008B3C72"/>
    <w:rsid w:val="008B3F58"/>
    <w:rsid w:val="008B43E0"/>
    <w:rsid w:val="008B451C"/>
    <w:rsid w:val="008B48B4"/>
    <w:rsid w:val="008B4A66"/>
    <w:rsid w:val="008B4B03"/>
    <w:rsid w:val="008B4B3E"/>
    <w:rsid w:val="008B4D4B"/>
    <w:rsid w:val="008B5163"/>
    <w:rsid w:val="008B535E"/>
    <w:rsid w:val="008B538B"/>
    <w:rsid w:val="008B557A"/>
    <w:rsid w:val="008B55FF"/>
    <w:rsid w:val="008B5651"/>
    <w:rsid w:val="008B56B5"/>
    <w:rsid w:val="008B5A46"/>
    <w:rsid w:val="008B64E2"/>
    <w:rsid w:val="008B6623"/>
    <w:rsid w:val="008B6982"/>
    <w:rsid w:val="008B6999"/>
    <w:rsid w:val="008B6CB5"/>
    <w:rsid w:val="008B6CFA"/>
    <w:rsid w:val="008B6D96"/>
    <w:rsid w:val="008B6E28"/>
    <w:rsid w:val="008B708B"/>
    <w:rsid w:val="008B748F"/>
    <w:rsid w:val="008B7538"/>
    <w:rsid w:val="008B7886"/>
    <w:rsid w:val="008B797F"/>
    <w:rsid w:val="008B7A33"/>
    <w:rsid w:val="008B7B00"/>
    <w:rsid w:val="008B7C76"/>
    <w:rsid w:val="008C0376"/>
    <w:rsid w:val="008C06AF"/>
    <w:rsid w:val="008C0866"/>
    <w:rsid w:val="008C088F"/>
    <w:rsid w:val="008C0B2B"/>
    <w:rsid w:val="008C0C55"/>
    <w:rsid w:val="008C0EF7"/>
    <w:rsid w:val="008C0F79"/>
    <w:rsid w:val="008C105E"/>
    <w:rsid w:val="008C114D"/>
    <w:rsid w:val="008C116F"/>
    <w:rsid w:val="008C1466"/>
    <w:rsid w:val="008C155C"/>
    <w:rsid w:val="008C15C9"/>
    <w:rsid w:val="008C1971"/>
    <w:rsid w:val="008C1973"/>
    <w:rsid w:val="008C1ADD"/>
    <w:rsid w:val="008C1C41"/>
    <w:rsid w:val="008C2071"/>
    <w:rsid w:val="008C21D6"/>
    <w:rsid w:val="008C2302"/>
    <w:rsid w:val="008C25A8"/>
    <w:rsid w:val="008C264C"/>
    <w:rsid w:val="008C2A1A"/>
    <w:rsid w:val="008C2C1D"/>
    <w:rsid w:val="008C2C4A"/>
    <w:rsid w:val="008C2D1F"/>
    <w:rsid w:val="008C2ED8"/>
    <w:rsid w:val="008C310B"/>
    <w:rsid w:val="008C31E6"/>
    <w:rsid w:val="008C32CF"/>
    <w:rsid w:val="008C3466"/>
    <w:rsid w:val="008C348D"/>
    <w:rsid w:val="008C34B0"/>
    <w:rsid w:val="008C3572"/>
    <w:rsid w:val="008C3635"/>
    <w:rsid w:val="008C37EB"/>
    <w:rsid w:val="008C390A"/>
    <w:rsid w:val="008C3A9F"/>
    <w:rsid w:val="008C3C99"/>
    <w:rsid w:val="008C453B"/>
    <w:rsid w:val="008C4724"/>
    <w:rsid w:val="008C4785"/>
    <w:rsid w:val="008C4BEF"/>
    <w:rsid w:val="008C4C64"/>
    <w:rsid w:val="008C4E6E"/>
    <w:rsid w:val="008C4EE0"/>
    <w:rsid w:val="008C5891"/>
    <w:rsid w:val="008C591F"/>
    <w:rsid w:val="008C5A53"/>
    <w:rsid w:val="008C5A90"/>
    <w:rsid w:val="008C5CA1"/>
    <w:rsid w:val="008C5DF0"/>
    <w:rsid w:val="008C6196"/>
    <w:rsid w:val="008C623F"/>
    <w:rsid w:val="008C636A"/>
    <w:rsid w:val="008C6443"/>
    <w:rsid w:val="008C65CF"/>
    <w:rsid w:val="008C6649"/>
    <w:rsid w:val="008C6ABE"/>
    <w:rsid w:val="008C6FFE"/>
    <w:rsid w:val="008C706F"/>
    <w:rsid w:val="008C730F"/>
    <w:rsid w:val="008C746D"/>
    <w:rsid w:val="008C766F"/>
    <w:rsid w:val="008C7729"/>
    <w:rsid w:val="008C79F7"/>
    <w:rsid w:val="008C7F47"/>
    <w:rsid w:val="008D022F"/>
    <w:rsid w:val="008D05CE"/>
    <w:rsid w:val="008D0BFF"/>
    <w:rsid w:val="008D0E27"/>
    <w:rsid w:val="008D10DE"/>
    <w:rsid w:val="008D15C1"/>
    <w:rsid w:val="008D17AF"/>
    <w:rsid w:val="008D18C0"/>
    <w:rsid w:val="008D1CFE"/>
    <w:rsid w:val="008D1DA3"/>
    <w:rsid w:val="008D2021"/>
    <w:rsid w:val="008D204C"/>
    <w:rsid w:val="008D2096"/>
    <w:rsid w:val="008D23EB"/>
    <w:rsid w:val="008D2461"/>
    <w:rsid w:val="008D25E6"/>
    <w:rsid w:val="008D2AE2"/>
    <w:rsid w:val="008D2DF5"/>
    <w:rsid w:val="008D2F04"/>
    <w:rsid w:val="008D2F6C"/>
    <w:rsid w:val="008D2F94"/>
    <w:rsid w:val="008D30A8"/>
    <w:rsid w:val="008D3651"/>
    <w:rsid w:val="008D369E"/>
    <w:rsid w:val="008D3BC0"/>
    <w:rsid w:val="008D3C36"/>
    <w:rsid w:val="008D404E"/>
    <w:rsid w:val="008D40C4"/>
    <w:rsid w:val="008D41CE"/>
    <w:rsid w:val="008D4281"/>
    <w:rsid w:val="008D428B"/>
    <w:rsid w:val="008D44CE"/>
    <w:rsid w:val="008D484B"/>
    <w:rsid w:val="008D4BF2"/>
    <w:rsid w:val="008D4DC8"/>
    <w:rsid w:val="008D53DC"/>
    <w:rsid w:val="008D54B6"/>
    <w:rsid w:val="008D54F1"/>
    <w:rsid w:val="008D5760"/>
    <w:rsid w:val="008D594E"/>
    <w:rsid w:val="008D5952"/>
    <w:rsid w:val="008D5A48"/>
    <w:rsid w:val="008D5AD6"/>
    <w:rsid w:val="008D5BC1"/>
    <w:rsid w:val="008D5D6D"/>
    <w:rsid w:val="008D5E5F"/>
    <w:rsid w:val="008D605E"/>
    <w:rsid w:val="008D62C5"/>
    <w:rsid w:val="008D640F"/>
    <w:rsid w:val="008D65C0"/>
    <w:rsid w:val="008D6706"/>
    <w:rsid w:val="008D6A00"/>
    <w:rsid w:val="008D6CD0"/>
    <w:rsid w:val="008D6DAE"/>
    <w:rsid w:val="008D7813"/>
    <w:rsid w:val="008D791A"/>
    <w:rsid w:val="008D7A65"/>
    <w:rsid w:val="008D7C97"/>
    <w:rsid w:val="008D7D58"/>
    <w:rsid w:val="008D7F80"/>
    <w:rsid w:val="008E014B"/>
    <w:rsid w:val="008E030F"/>
    <w:rsid w:val="008E0427"/>
    <w:rsid w:val="008E0884"/>
    <w:rsid w:val="008E0887"/>
    <w:rsid w:val="008E0913"/>
    <w:rsid w:val="008E0AC7"/>
    <w:rsid w:val="008E0DB8"/>
    <w:rsid w:val="008E1206"/>
    <w:rsid w:val="008E13B1"/>
    <w:rsid w:val="008E143E"/>
    <w:rsid w:val="008E17D7"/>
    <w:rsid w:val="008E1CB6"/>
    <w:rsid w:val="008E1E16"/>
    <w:rsid w:val="008E1E2D"/>
    <w:rsid w:val="008E1FD5"/>
    <w:rsid w:val="008E2044"/>
    <w:rsid w:val="008E27DC"/>
    <w:rsid w:val="008E280B"/>
    <w:rsid w:val="008E283A"/>
    <w:rsid w:val="008E2BD1"/>
    <w:rsid w:val="008E2D52"/>
    <w:rsid w:val="008E2F3B"/>
    <w:rsid w:val="008E311B"/>
    <w:rsid w:val="008E329A"/>
    <w:rsid w:val="008E3576"/>
    <w:rsid w:val="008E38A3"/>
    <w:rsid w:val="008E38FC"/>
    <w:rsid w:val="008E3917"/>
    <w:rsid w:val="008E395B"/>
    <w:rsid w:val="008E3975"/>
    <w:rsid w:val="008E3C1A"/>
    <w:rsid w:val="008E3F51"/>
    <w:rsid w:val="008E4041"/>
    <w:rsid w:val="008E41E2"/>
    <w:rsid w:val="008E41EE"/>
    <w:rsid w:val="008E433F"/>
    <w:rsid w:val="008E43F9"/>
    <w:rsid w:val="008E44B9"/>
    <w:rsid w:val="008E44BE"/>
    <w:rsid w:val="008E47B5"/>
    <w:rsid w:val="008E481B"/>
    <w:rsid w:val="008E4BC3"/>
    <w:rsid w:val="008E4C70"/>
    <w:rsid w:val="008E4F94"/>
    <w:rsid w:val="008E520D"/>
    <w:rsid w:val="008E529B"/>
    <w:rsid w:val="008E56D0"/>
    <w:rsid w:val="008E58CD"/>
    <w:rsid w:val="008E5906"/>
    <w:rsid w:val="008E59A3"/>
    <w:rsid w:val="008E5C10"/>
    <w:rsid w:val="008E5E81"/>
    <w:rsid w:val="008E60FF"/>
    <w:rsid w:val="008E62E0"/>
    <w:rsid w:val="008E6481"/>
    <w:rsid w:val="008E6890"/>
    <w:rsid w:val="008E68D1"/>
    <w:rsid w:val="008E69B4"/>
    <w:rsid w:val="008E69D7"/>
    <w:rsid w:val="008E6B8D"/>
    <w:rsid w:val="008E6C15"/>
    <w:rsid w:val="008E6DC4"/>
    <w:rsid w:val="008E6E0F"/>
    <w:rsid w:val="008E716F"/>
    <w:rsid w:val="008E7440"/>
    <w:rsid w:val="008E761F"/>
    <w:rsid w:val="008E768A"/>
    <w:rsid w:val="008E770B"/>
    <w:rsid w:val="008E7856"/>
    <w:rsid w:val="008E7925"/>
    <w:rsid w:val="008E7CEB"/>
    <w:rsid w:val="008E7EEB"/>
    <w:rsid w:val="008F037B"/>
    <w:rsid w:val="008F0A16"/>
    <w:rsid w:val="008F0ADB"/>
    <w:rsid w:val="008F0AF8"/>
    <w:rsid w:val="008F0B59"/>
    <w:rsid w:val="008F0C45"/>
    <w:rsid w:val="008F0C4B"/>
    <w:rsid w:val="008F0CE6"/>
    <w:rsid w:val="008F0ED8"/>
    <w:rsid w:val="008F113E"/>
    <w:rsid w:val="008F120A"/>
    <w:rsid w:val="008F12CA"/>
    <w:rsid w:val="008F1344"/>
    <w:rsid w:val="008F1347"/>
    <w:rsid w:val="008F1354"/>
    <w:rsid w:val="008F137A"/>
    <w:rsid w:val="008F13B8"/>
    <w:rsid w:val="008F13EC"/>
    <w:rsid w:val="008F193F"/>
    <w:rsid w:val="008F194B"/>
    <w:rsid w:val="008F1A30"/>
    <w:rsid w:val="008F1A4C"/>
    <w:rsid w:val="008F20A6"/>
    <w:rsid w:val="008F21EA"/>
    <w:rsid w:val="008F2251"/>
    <w:rsid w:val="008F244B"/>
    <w:rsid w:val="008F2689"/>
    <w:rsid w:val="008F297E"/>
    <w:rsid w:val="008F2B04"/>
    <w:rsid w:val="008F306C"/>
    <w:rsid w:val="008F3271"/>
    <w:rsid w:val="008F3337"/>
    <w:rsid w:val="008F3959"/>
    <w:rsid w:val="008F3AED"/>
    <w:rsid w:val="008F3D96"/>
    <w:rsid w:val="008F3F48"/>
    <w:rsid w:val="008F425D"/>
    <w:rsid w:val="008F467B"/>
    <w:rsid w:val="008F47D6"/>
    <w:rsid w:val="008F491B"/>
    <w:rsid w:val="008F4B9B"/>
    <w:rsid w:val="008F4C0D"/>
    <w:rsid w:val="008F4DD9"/>
    <w:rsid w:val="008F4E8B"/>
    <w:rsid w:val="008F505C"/>
    <w:rsid w:val="008F52E7"/>
    <w:rsid w:val="008F56E7"/>
    <w:rsid w:val="008F5979"/>
    <w:rsid w:val="008F5ADB"/>
    <w:rsid w:val="008F5C3C"/>
    <w:rsid w:val="008F5D42"/>
    <w:rsid w:val="008F6056"/>
    <w:rsid w:val="008F656C"/>
    <w:rsid w:val="008F65E6"/>
    <w:rsid w:val="008F6883"/>
    <w:rsid w:val="008F6CE3"/>
    <w:rsid w:val="008F7076"/>
    <w:rsid w:val="008F72B4"/>
    <w:rsid w:val="008F72ED"/>
    <w:rsid w:val="008F72FB"/>
    <w:rsid w:val="008F742E"/>
    <w:rsid w:val="008F7559"/>
    <w:rsid w:val="008F782A"/>
    <w:rsid w:val="008F7929"/>
    <w:rsid w:val="008F7B8A"/>
    <w:rsid w:val="008F7F5F"/>
    <w:rsid w:val="008F7FCD"/>
    <w:rsid w:val="008F7FEE"/>
    <w:rsid w:val="009000E1"/>
    <w:rsid w:val="009002EA"/>
    <w:rsid w:val="0090035B"/>
    <w:rsid w:val="009003E0"/>
    <w:rsid w:val="009004BA"/>
    <w:rsid w:val="0090068D"/>
    <w:rsid w:val="0090069D"/>
    <w:rsid w:val="009009EF"/>
    <w:rsid w:val="00900AF1"/>
    <w:rsid w:val="00900CC3"/>
    <w:rsid w:val="00901134"/>
    <w:rsid w:val="0090147B"/>
    <w:rsid w:val="00901613"/>
    <w:rsid w:val="00901756"/>
    <w:rsid w:val="00901917"/>
    <w:rsid w:val="00901A6E"/>
    <w:rsid w:val="00901B14"/>
    <w:rsid w:val="00901CF4"/>
    <w:rsid w:val="00901D39"/>
    <w:rsid w:val="00901E41"/>
    <w:rsid w:val="00901E75"/>
    <w:rsid w:val="009020B9"/>
    <w:rsid w:val="00902274"/>
    <w:rsid w:val="009025FD"/>
    <w:rsid w:val="00902992"/>
    <w:rsid w:val="00902A53"/>
    <w:rsid w:val="00902BC2"/>
    <w:rsid w:val="00902F4C"/>
    <w:rsid w:val="00903001"/>
    <w:rsid w:val="009032BF"/>
    <w:rsid w:val="009033D3"/>
    <w:rsid w:val="00903448"/>
    <w:rsid w:val="0090357A"/>
    <w:rsid w:val="00903662"/>
    <w:rsid w:val="0090371C"/>
    <w:rsid w:val="009038A6"/>
    <w:rsid w:val="00903B7D"/>
    <w:rsid w:val="00904258"/>
    <w:rsid w:val="009043BE"/>
    <w:rsid w:val="009044EF"/>
    <w:rsid w:val="00904A67"/>
    <w:rsid w:val="00904A7F"/>
    <w:rsid w:val="00904B77"/>
    <w:rsid w:val="00904B83"/>
    <w:rsid w:val="00904CFE"/>
    <w:rsid w:val="00905217"/>
    <w:rsid w:val="00905271"/>
    <w:rsid w:val="00905455"/>
    <w:rsid w:val="009054B0"/>
    <w:rsid w:val="009057DA"/>
    <w:rsid w:val="0090595F"/>
    <w:rsid w:val="00906203"/>
    <w:rsid w:val="009064FC"/>
    <w:rsid w:val="009066A7"/>
    <w:rsid w:val="00906759"/>
    <w:rsid w:val="00906B17"/>
    <w:rsid w:val="00907044"/>
    <w:rsid w:val="009070AB"/>
    <w:rsid w:val="009070C3"/>
    <w:rsid w:val="00907127"/>
    <w:rsid w:val="009073DE"/>
    <w:rsid w:val="00907461"/>
    <w:rsid w:val="00907504"/>
    <w:rsid w:val="0090774B"/>
    <w:rsid w:val="0090784C"/>
    <w:rsid w:val="00907881"/>
    <w:rsid w:val="009079E5"/>
    <w:rsid w:val="00907E21"/>
    <w:rsid w:val="00907F35"/>
    <w:rsid w:val="00907F6F"/>
    <w:rsid w:val="009105BA"/>
    <w:rsid w:val="0091065A"/>
    <w:rsid w:val="00910716"/>
    <w:rsid w:val="009107F8"/>
    <w:rsid w:val="0091081D"/>
    <w:rsid w:val="00910CDD"/>
    <w:rsid w:val="00910D41"/>
    <w:rsid w:val="00910E39"/>
    <w:rsid w:val="00910E45"/>
    <w:rsid w:val="00910F38"/>
    <w:rsid w:val="009110BE"/>
    <w:rsid w:val="009112C3"/>
    <w:rsid w:val="0091148E"/>
    <w:rsid w:val="00911699"/>
    <w:rsid w:val="00911775"/>
    <w:rsid w:val="00911854"/>
    <w:rsid w:val="009118E3"/>
    <w:rsid w:val="00911A07"/>
    <w:rsid w:val="00911ADF"/>
    <w:rsid w:val="00911C69"/>
    <w:rsid w:val="00911DB1"/>
    <w:rsid w:val="00911EC9"/>
    <w:rsid w:val="00911FA7"/>
    <w:rsid w:val="009121AA"/>
    <w:rsid w:val="0091268C"/>
    <w:rsid w:val="00913025"/>
    <w:rsid w:val="00913039"/>
    <w:rsid w:val="0091307C"/>
    <w:rsid w:val="009135FA"/>
    <w:rsid w:val="00913CDD"/>
    <w:rsid w:val="00913D75"/>
    <w:rsid w:val="00913EB6"/>
    <w:rsid w:val="009142A7"/>
    <w:rsid w:val="0091450E"/>
    <w:rsid w:val="00914666"/>
    <w:rsid w:val="00914ABF"/>
    <w:rsid w:val="00914BEF"/>
    <w:rsid w:val="00914C46"/>
    <w:rsid w:val="00914D97"/>
    <w:rsid w:val="00914DD7"/>
    <w:rsid w:val="00914EF9"/>
    <w:rsid w:val="0091500B"/>
    <w:rsid w:val="00915012"/>
    <w:rsid w:val="00915017"/>
    <w:rsid w:val="0091518A"/>
    <w:rsid w:val="00915626"/>
    <w:rsid w:val="00915798"/>
    <w:rsid w:val="00915986"/>
    <w:rsid w:val="009159DD"/>
    <w:rsid w:val="00915C31"/>
    <w:rsid w:val="00915C35"/>
    <w:rsid w:val="00915DB2"/>
    <w:rsid w:val="00916254"/>
    <w:rsid w:val="009162AD"/>
    <w:rsid w:val="00916434"/>
    <w:rsid w:val="0091673F"/>
    <w:rsid w:val="00916847"/>
    <w:rsid w:val="00916AB7"/>
    <w:rsid w:val="00916B48"/>
    <w:rsid w:val="00916E25"/>
    <w:rsid w:val="00916F35"/>
    <w:rsid w:val="009170AA"/>
    <w:rsid w:val="009173D7"/>
    <w:rsid w:val="00917623"/>
    <w:rsid w:val="009176B2"/>
    <w:rsid w:val="009177A8"/>
    <w:rsid w:val="00917866"/>
    <w:rsid w:val="009178A9"/>
    <w:rsid w:val="009179BF"/>
    <w:rsid w:val="00917DBE"/>
    <w:rsid w:val="00920081"/>
    <w:rsid w:val="00920082"/>
    <w:rsid w:val="009203D8"/>
    <w:rsid w:val="009203FD"/>
    <w:rsid w:val="0092073E"/>
    <w:rsid w:val="00920D23"/>
    <w:rsid w:val="00921699"/>
    <w:rsid w:val="009217E9"/>
    <w:rsid w:val="00921BCA"/>
    <w:rsid w:val="00921E6B"/>
    <w:rsid w:val="00921FE3"/>
    <w:rsid w:val="009221DF"/>
    <w:rsid w:val="009222C9"/>
    <w:rsid w:val="00922453"/>
    <w:rsid w:val="00922565"/>
    <w:rsid w:val="00922B85"/>
    <w:rsid w:val="00922BE0"/>
    <w:rsid w:val="00922CD9"/>
    <w:rsid w:val="00922D94"/>
    <w:rsid w:val="00922DAE"/>
    <w:rsid w:val="009232C6"/>
    <w:rsid w:val="009234FF"/>
    <w:rsid w:val="009235A1"/>
    <w:rsid w:val="00923680"/>
    <w:rsid w:val="00923686"/>
    <w:rsid w:val="00923833"/>
    <w:rsid w:val="009239FA"/>
    <w:rsid w:val="00923A19"/>
    <w:rsid w:val="00923A3D"/>
    <w:rsid w:val="00923A96"/>
    <w:rsid w:val="00923B30"/>
    <w:rsid w:val="00923BA7"/>
    <w:rsid w:val="00923C1E"/>
    <w:rsid w:val="00923E25"/>
    <w:rsid w:val="00924215"/>
    <w:rsid w:val="00924264"/>
    <w:rsid w:val="0092427B"/>
    <w:rsid w:val="00924365"/>
    <w:rsid w:val="00924695"/>
    <w:rsid w:val="009247B2"/>
    <w:rsid w:val="009249D7"/>
    <w:rsid w:val="00924B85"/>
    <w:rsid w:val="00924BD5"/>
    <w:rsid w:val="00924D9A"/>
    <w:rsid w:val="00924DE5"/>
    <w:rsid w:val="00924F8D"/>
    <w:rsid w:val="009250BD"/>
    <w:rsid w:val="009252CD"/>
    <w:rsid w:val="00925372"/>
    <w:rsid w:val="0092561E"/>
    <w:rsid w:val="009256B4"/>
    <w:rsid w:val="009258F9"/>
    <w:rsid w:val="00925AFE"/>
    <w:rsid w:val="00925B26"/>
    <w:rsid w:val="00925B6A"/>
    <w:rsid w:val="00925C55"/>
    <w:rsid w:val="00925CFC"/>
    <w:rsid w:val="009260D3"/>
    <w:rsid w:val="009260F8"/>
    <w:rsid w:val="00926647"/>
    <w:rsid w:val="00926754"/>
    <w:rsid w:val="0092684D"/>
    <w:rsid w:val="00926888"/>
    <w:rsid w:val="00926C8C"/>
    <w:rsid w:val="00926E9D"/>
    <w:rsid w:val="00926EA6"/>
    <w:rsid w:val="0092741C"/>
    <w:rsid w:val="00927693"/>
    <w:rsid w:val="00927AA4"/>
    <w:rsid w:val="00927CB9"/>
    <w:rsid w:val="00927E7C"/>
    <w:rsid w:val="00927E81"/>
    <w:rsid w:val="00927E9E"/>
    <w:rsid w:val="009303B8"/>
    <w:rsid w:val="00930619"/>
    <w:rsid w:val="0093063A"/>
    <w:rsid w:val="0093079B"/>
    <w:rsid w:val="0093095D"/>
    <w:rsid w:val="00930AFC"/>
    <w:rsid w:val="00930B5D"/>
    <w:rsid w:val="00930CB2"/>
    <w:rsid w:val="00930EA7"/>
    <w:rsid w:val="0093105B"/>
    <w:rsid w:val="00931496"/>
    <w:rsid w:val="009316A0"/>
    <w:rsid w:val="009317E2"/>
    <w:rsid w:val="009319EF"/>
    <w:rsid w:val="00931BAE"/>
    <w:rsid w:val="00931D46"/>
    <w:rsid w:val="00931D91"/>
    <w:rsid w:val="009320F7"/>
    <w:rsid w:val="00932604"/>
    <w:rsid w:val="00932AF0"/>
    <w:rsid w:val="00932BA0"/>
    <w:rsid w:val="00932BAC"/>
    <w:rsid w:val="00932C34"/>
    <w:rsid w:val="00932CE6"/>
    <w:rsid w:val="00932E21"/>
    <w:rsid w:val="0093304E"/>
    <w:rsid w:val="00933273"/>
    <w:rsid w:val="0093348F"/>
    <w:rsid w:val="0093378F"/>
    <w:rsid w:val="009338E7"/>
    <w:rsid w:val="0093390E"/>
    <w:rsid w:val="009339DF"/>
    <w:rsid w:val="00933BED"/>
    <w:rsid w:val="00933D95"/>
    <w:rsid w:val="00933E7C"/>
    <w:rsid w:val="009341A4"/>
    <w:rsid w:val="0093431B"/>
    <w:rsid w:val="00934454"/>
    <w:rsid w:val="00934473"/>
    <w:rsid w:val="0093449E"/>
    <w:rsid w:val="00934608"/>
    <w:rsid w:val="009348A7"/>
    <w:rsid w:val="00934906"/>
    <w:rsid w:val="009349DE"/>
    <w:rsid w:val="00934C34"/>
    <w:rsid w:val="00934CB4"/>
    <w:rsid w:val="009353C1"/>
    <w:rsid w:val="009357C5"/>
    <w:rsid w:val="009357F3"/>
    <w:rsid w:val="00935849"/>
    <w:rsid w:val="009358B7"/>
    <w:rsid w:val="0093592F"/>
    <w:rsid w:val="0093594F"/>
    <w:rsid w:val="00935994"/>
    <w:rsid w:val="00935A77"/>
    <w:rsid w:val="00935B4B"/>
    <w:rsid w:val="00935D1B"/>
    <w:rsid w:val="00936025"/>
    <w:rsid w:val="009365F5"/>
    <w:rsid w:val="00936714"/>
    <w:rsid w:val="0093682A"/>
    <w:rsid w:val="00936BD0"/>
    <w:rsid w:val="0093711D"/>
    <w:rsid w:val="00937232"/>
    <w:rsid w:val="0093745A"/>
    <w:rsid w:val="0093753E"/>
    <w:rsid w:val="00937657"/>
    <w:rsid w:val="00937957"/>
    <w:rsid w:val="00937CB7"/>
    <w:rsid w:val="00937DBF"/>
    <w:rsid w:val="00937F80"/>
    <w:rsid w:val="009403D0"/>
    <w:rsid w:val="0094040C"/>
    <w:rsid w:val="009404AB"/>
    <w:rsid w:val="009405AB"/>
    <w:rsid w:val="00940676"/>
    <w:rsid w:val="009406B3"/>
    <w:rsid w:val="00940AE3"/>
    <w:rsid w:val="00940C41"/>
    <w:rsid w:val="00940CF6"/>
    <w:rsid w:val="00940F41"/>
    <w:rsid w:val="0094102A"/>
    <w:rsid w:val="00941453"/>
    <w:rsid w:val="00941789"/>
    <w:rsid w:val="009418D3"/>
    <w:rsid w:val="00941ADC"/>
    <w:rsid w:val="00941B38"/>
    <w:rsid w:val="00941C57"/>
    <w:rsid w:val="00942284"/>
    <w:rsid w:val="0094234D"/>
    <w:rsid w:val="0094237F"/>
    <w:rsid w:val="0094242C"/>
    <w:rsid w:val="00942503"/>
    <w:rsid w:val="009426CC"/>
    <w:rsid w:val="009427F1"/>
    <w:rsid w:val="00942ACE"/>
    <w:rsid w:val="00942B80"/>
    <w:rsid w:val="00942D46"/>
    <w:rsid w:val="00942D4F"/>
    <w:rsid w:val="009430F4"/>
    <w:rsid w:val="00943227"/>
    <w:rsid w:val="0094337A"/>
    <w:rsid w:val="0094378A"/>
    <w:rsid w:val="009437E4"/>
    <w:rsid w:val="009439A8"/>
    <w:rsid w:val="009439E9"/>
    <w:rsid w:val="00943C2C"/>
    <w:rsid w:val="00943F34"/>
    <w:rsid w:val="00943FBA"/>
    <w:rsid w:val="00944199"/>
    <w:rsid w:val="00944231"/>
    <w:rsid w:val="00944247"/>
    <w:rsid w:val="00944380"/>
    <w:rsid w:val="00944477"/>
    <w:rsid w:val="009444BA"/>
    <w:rsid w:val="009446F2"/>
    <w:rsid w:val="009448B2"/>
    <w:rsid w:val="00944A73"/>
    <w:rsid w:val="00944A8D"/>
    <w:rsid w:val="00944A9F"/>
    <w:rsid w:val="00944B69"/>
    <w:rsid w:val="00944B8C"/>
    <w:rsid w:val="00944BC5"/>
    <w:rsid w:val="00944E1C"/>
    <w:rsid w:val="00944FAF"/>
    <w:rsid w:val="009450AD"/>
    <w:rsid w:val="0094551D"/>
    <w:rsid w:val="00945836"/>
    <w:rsid w:val="00945837"/>
    <w:rsid w:val="0094593C"/>
    <w:rsid w:val="009459AE"/>
    <w:rsid w:val="00945A44"/>
    <w:rsid w:val="00945A9E"/>
    <w:rsid w:val="00945DD2"/>
    <w:rsid w:val="00945ECE"/>
    <w:rsid w:val="0094626F"/>
    <w:rsid w:val="009462C4"/>
    <w:rsid w:val="009462E2"/>
    <w:rsid w:val="00946508"/>
    <w:rsid w:val="009465C8"/>
    <w:rsid w:val="009466CA"/>
    <w:rsid w:val="009469A2"/>
    <w:rsid w:val="00946A49"/>
    <w:rsid w:val="00946AE6"/>
    <w:rsid w:val="00946D38"/>
    <w:rsid w:val="0094726F"/>
    <w:rsid w:val="009473BC"/>
    <w:rsid w:val="00947650"/>
    <w:rsid w:val="00947741"/>
    <w:rsid w:val="009479CA"/>
    <w:rsid w:val="00947D8E"/>
    <w:rsid w:val="00947E76"/>
    <w:rsid w:val="00950473"/>
    <w:rsid w:val="009506DE"/>
    <w:rsid w:val="00950A4C"/>
    <w:rsid w:val="00950C97"/>
    <w:rsid w:val="00950CF2"/>
    <w:rsid w:val="00950D63"/>
    <w:rsid w:val="00950E33"/>
    <w:rsid w:val="00950F08"/>
    <w:rsid w:val="00951236"/>
    <w:rsid w:val="00951495"/>
    <w:rsid w:val="0095178E"/>
    <w:rsid w:val="0095183B"/>
    <w:rsid w:val="00951907"/>
    <w:rsid w:val="00951995"/>
    <w:rsid w:val="00951A0C"/>
    <w:rsid w:val="00951A33"/>
    <w:rsid w:val="009520DE"/>
    <w:rsid w:val="00952347"/>
    <w:rsid w:val="00952486"/>
    <w:rsid w:val="009525E7"/>
    <w:rsid w:val="009525FC"/>
    <w:rsid w:val="00952A48"/>
    <w:rsid w:val="00952D8E"/>
    <w:rsid w:val="00953117"/>
    <w:rsid w:val="00953268"/>
    <w:rsid w:val="0095330C"/>
    <w:rsid w:val="00953338"/>
    <w:rsid w:val="009537D5"/>
    <w:rsid w:val="0095394B"/>
    <w:rsid w:val="0095396B"/>
    <w:rsid w:val="00954295"/>
    <w:rsid w:val="00954658"/>
    <w:rsid w:val="0095485B"/>
    <w:rsid w:val="00954B19"/>
    <w:rsid w:val="00954BB9"/>
    <w:rsid w:val="00954E56"/>
    <w:rsid w:val="00954F28"/>
    <w:rsid w:val="009551AC"/>
    <w:rsid w:val="009553B2"/>
    <w:rsid w:val="0095540F"/>
    <w:rsid w:val="00955509"/>
    <w:rsid w:val="009555D5"/>
    <w:rsid w:val="009556A4"/>
    <w:rsid w:val="009557BA"/>
    <w:rsid w:val="00955B99"/>
    <w:rsid w:val="00955D43"/>
    <w:rsid w:val="00955FB2"/>
    <w:rsid w:val="009566DF"/>
    <w:rsid w:val="00956835"/>
    <w:rsid w:val="00956867"/>
    <w:rsid w:val="00956898"/>
    <w:rsid w:val="00956B03"/>
    <w:rsid w:val="00956C26"/>
    <w:rsid w:val="00956FB9"/>
    <w:rsid w:val="00957102"/>
    <w:rsid w:val="009576B4"/>
    <w:rsid w:val="0095779F"/>
    <w:rsid w:val="00957902"/>
    <w:rsid w:val="0095797B"/>
    <w:rsid w:val="00957BD5"/>
    <w:rsid w:val="00957D11"/>
    <w:rsid w:val="00957EE4"/>
    <w:rsid w:val="00960026"/>
    <w:rsid w:val="00960086"/>
    <w:rsid w:val="009600D8"/>
    <w:rsid w:val="0096010E"/>
    <w:rsid w:val="00960397"/>
    <w:rsid w:val="00960421"/>
    <w:rsid w:val="009609E2"/>
    <w:rsid w:val="009609E4"/>
    <w:rsid w:val="00960DC6"/>
    <w:rsid w:val="00960EDB"/>
    <w:rsid w:val="00961095"/>
    <w:rsid w:val="009611C7"/>
    <w:rsid w:val="009611E6"/>
    <w:rsid w:val="009613BF"/>
    <w:rsid w:val="009615FA"/>
    <w:rsid w:val="00961644"/>
    <w:rsid w:val="0096188E"/>
    <w:rsid w:val="00961AEA"/>
    <w:rsid w:val="00961DD1"/>
    <w:rsid w:val="00961DF1"/>
    <w:rsid w:val="0096213C"/>
    <w:rsid w:val="00962208"/>
    <w:rsid w:val="00962300"/>
    <w:rsid w:val="00962589"/>
    <w:rsid w:val="00962634"/>
    <w:rsid w:val="009626F0"/>
    <w:rsid w:val="009629B6"/>
    <w:rsid w:val="0096302C"/>
    <w:rsid w:val="00963454"/>
    <w:rsid w:val="009634D7"/>
    <w:rsid w:val="009638AD"/>
    <w:rsid w:val="009638B5"/>
    <w:rsid w:val="00963AD7"/>
    <w:rsid w:val="00963B8A"/>
    <w:rsid w:val="00963E7F"/>
    <w:rsid w:val="0096429D"/>
    <w:rsid w:val="0096440E"/>
    <w:rsid w:val="0096468A"/>
    <w:rsid w:val="00964860"/>
    <w:rsid w:val="00964881"/>
    <w:rsid w:val="00964AB7"/>
    <w:rsid w:val="00964BF4"/>
    <w:rsid w:val="00964C9D"/>
    <w:rsid w:val="00964D9F"/>
    <w:rsid w:val="00964DCE"/>
    <w:rsid w:val="00964F78"/>
    <w:rsid w:val="009650A6"/>
    <w:rsid w:val="00965125"/>
    <w:rsid w:val="0096514D"/>
    <w:rsid w:val="0096521E"/>
    <w:rsid w:val="00965406"/>
    <w:rsid w:val="00965B88"/>
    <w:rsid w:val="00965C1E"/>
    <w:rsid w:val="00965DD9"/>
    <w:rsid w:val="00965E22"/>
    <w:rsid w:val="0096608D"/>
    <w:rsid w:val="0096621B"/>
    <w:rsid w:val="009666DB"/>
    <w:rsid w:val="009667B4"/>
    <w:rsid w:val="00966A42"/>
    <w:rsid w:val="00966A63"/>
    <w:rsid w:val="00966AC7"/>
    <w:rsid w:val="00966B3E"/>
    <w:rsid w:val="00966C96"/>
    <w:rsid w:val="009670D5"/>
    <w:rsid w:val="00967260"/>
    <w:rsid w:val="00967476"/>
    <w:rsid w:val="00967F6C"/>
    <w:rsid w:val="0097029F"/>
    <w:rsid w:val="009702D3"/>
    <w:rsid w:val="009705BD"/>
    <w:rsid w:val="009705D0"/>
    <w:rsid w:val="009706B1"/>
    <w:rsid w:val="00970845"/>
    <w:rsid w:val="00970BA2"/>
    <w:rsid w:val="00970CC8"/>
    <w:rsid w:val="00970FA8"/>
    <w:rsid w:val="00970FC0"/>
    <w:rsid w:val="00971012"/>
    <w:rsid w:val="009710C3"/>
    <w:rsid w:val="00971372"/>
    <w:rsid w:val="0097163B"/>
    <w:rsid w:val="0097192A"/>
    <w:rsid w:val="00971A34"/>
    <w:rsid w:val="00971B47"/>
    <w:rsid w:val="00971C2B"/>
    <w:rsid w:val="009721D5"/>
    <w:rsid w:val="00972226"/>
    <w:rsid w:val="00972882"/>
    <w:rsid w:val="009729B8"/>
    <w:rsid w:val="00972C39"/>
    <w:rsid w:val="00972D2E"/>
    <w:rsid w:val="00973075"/>
    <w:rsid w:val="009731B4"/>
    <w:rsid w:val="009732E0"/>
    <w:rsid w:val="009733BE"/>
    <w:rsid w:val="00973437"/>
    <w:rsid w:val="00973A9E"/>
    <w:rsid w:val="00973C75"/>
    <w:rsid w:val="00973E05"/>
    <w:rsid w:val="00973F31"/>
    <w:rsid w:val="00973FC5"/>
    <w:rsid w:val="009741F4"/>
    <w:rsid w:val="009742E4"/>
    <w:rsid w:val="009745B9"/>
    <w:rsid w:val="00974640"/>
    <w:rsid w:val="009749B3"/>
    <w:rsid w:val="00974C05"/>
    <w:rsid w:val="00974E1C"/>
    <w:rsid w:val="00975365"/>
    <w:rsid w:val="009755EA"/>
    <w:rsid w:val="00975653"/>
    <w:rsid w:val="00975715"/>
    <w:rsid w:val="009759BD"/>
    <w:rsid w:val="00975ACA"/>
    <w:rsid w:val="00975BCA"/>
    <w:rsid w:val="00975BDD"/>
    <w:rsid w:val="00975F7B"/>
    <w:rsid w:val="0097600A"/>
    <w:rsid w:val="00976A1C"/>
    <w:rsid w:val="00976AE7"/>
    <w:rsid w:val="00976C18"/>
    <w:rsid w:val="00976D46"/>
    <w:rsid w:val="00976DAC"/>
    <w:rsid w:val="00976EA8"/>
    <w:rsid w:val="00977013"/>
    <w:rsid w:val="0097707B"/>
    <w:rsid w:val="009771CA"/>
    <w:rsid w:val="0097756A"/>
    <w:rsid w:val="009775FE"/>
    <w:rsid w:val="009776E7"/>
    <w:rsid w:val="009777F4"/>
    <w:rsid w:val="00977AC1"/>
    <w:rsid w:val="00977DF4"/>
    <w:rsid w:val="00977EDC"/>
    <w:rsid w:val="0098003F"/>
    <w:rsid w:val="00980289"/>
    <w:rsid w:val="00980CD0"/>
    <w:rsid w:val="00980D91"/>
    <w:rsid w:val="00981045"/>
    <w:rsid w:val="009810ED"/>
    <w:rsid w:val="00981558"/>
    <w:rsid w:val="009817CA"/>
    <w:rsid w:val="00981977"/>
    <w:rsid w:val="00981B03"/>
    <w:rsid w:val="00981B9E"/>
    <w:rsid w:val="00981E35"/>
    <w:rsid w:val="00982286"/>
    <w:rsid w:val="00982385"/>
    <w:rsid w:val="0098239B"/>
    <w:rsid w:val="00982410"/>
    <w:rsid w:val="00982512"/>
    <w:rsid w:val="00982632"/>
    <w:rsid w:val="00982875"/>
    <w:rsid w:val="00982935"/>
    <w:rsid w:val="00982936"/>
    <w:rsid w:val="00982B62"/>
    <w:rsid w:val="00983096"/>
    <w:rsid w:val="00983209"/>
    <w:rsid w:val="00983700"/>
    <w:rsid w:val="009839F7"/>
    <w:rsid w:val="00983F71"/>
    <w:rsid w:val="009840A4"/>
    <w:rsid w:val="00984241"/>
    <w:rsid w:val="009843BD"/>
    <w:rsid w:val="009845FF"/>
    <w:rsid w:val="009847D0"/>
    <w:rsid w:val="00984A39"/>
    <w:rsid w:val="00984BAB"/>
    <w:rsid w:val="00984CBC"/>
    <w:rsid w:val="00984F06"/>
    <w:rsid w:val="00985142"/>
    <w:rsid w:val="009854CD"/>
    <w:rsid w:val="00985519"/>
    <w:rsid w:val="0098569D"/>
    <w:rsid w:val="00985E4F"/>
    <w:rsid w:val="00985E55"/>
    <w:rsid w:val="00986571"/>
    <w:rsid w:val="0098684F"/>
    <w:rsid w:val="00986857"/>
    <w:rsid w:val="0098687F"/>
    <w:rsid w:val="0098697A"/>
    <w:rsid w:val="009869D7"/>
    <w:rsid w:val="00986BD7"/>
    <w:rsid w:val="00986C96"/>
    <w:rsid w:val="00986DED"/>
    <w:rsid w:val="00986FE5"/>
    <w:rsid w:val="0098730F"/>
    <w:rsid w:val="00987757"/>
    <w:rsid w:val="00987A9B"/>
    <w:rsid w:val="00987B33"/>
    <w:rsid w:val="00987EF1"/>
    <w:rsid w:val="00987F4C"/>
    <w:rsid w:val="00987F85"/>
    <w:rsid w:val="009906A9"/>
    <w:rsid w:val="009907D5"/>
    <w:rsid w:val="0099089A"/>
    <w:rsid w:val="00990BE0"/>
    <w:rsid w:val="00990DD0"/>
    <w:rsid w:val="00990E64"/>
    <w:rsid w:val="009912B7"/>
    <w:rsid w:val="00991883"/>
    <w:rsid w:val="00991A4A"/>
    <w:rsid w:val="00991B29"/>
    <w:rsid w:val="00991E7B"/>
    <w:rsid w:val="00991E96"/>
    <w:rsid w:val="00991F59"/>
    <w:rsid w:val="0099200F"/>
    <w:rsid w:val="009926F3"/>
    <w:rsid w:val="00992AC2"/>
    <w:rsid w:val="00992AE9"/>
    <w:rsid w:val="00992B86"/>
    <w:rsid w:val="00992C06"/>
    <w:rsid w:val="00992D61"/>
    <w:rsid w:val="00993373"/>
    <w:rsid w:val="00993419"/>
    <w:rsid w:val="0099376F"/>
    <w:rsid w:val="00993992"/>
    <w:rsid w:val="00993B52"/>
    <w:rsid w:val="00994037"/>
    <w:rsid w:val="009941E5"/>
    <w:rsid w:val="00994212"/>
    <w:rsid w:val="00994381"/>
    <w:rsid w:val="009947F9"/>
    <w:rsid w:val="0099480C"/>
    <w:rsid w:val="00994B5F"/>
    <w:rsid w:val="00994CB0"/>
    <w:rsid w:val="00994CEB"/>
    <w:rsid w:val="00994D73"/>
    <w:rsid w:val="00994E37"/>
    <w:rsid w:val="00994E64"/>
    <w:rsid w:val="00994ECF"/>
    <w:rsid w:val="00994F3E"/>
    <w:rsid w:val="00995291"/>
    <w:rsid w:val="0099557F"/>
    <w:rsid w:val="009956A8"/>
    <w:rsid w:val="009956C4"/>
    <w:rsid w:val="00995A80"/>
    <w:rsid w:val="00995AFE"/>
    <w:rsid w:val="00995CA4"/>
    <w:rsid w:val="00995EF6"/>
    <w:rsid w:val="009960CC"/>
    <w:rsid w:val="00996409"/>
    <w:rsid w:val="009966EF"/>
    <w:rsid w:val="009967DC"/>
    <w:rsid w:val="009967EE"/>
    <w:rsid w:val="0099696B"/>
    <w:rsid w:val="00996A80"/>
    <w:rsid w:val="00996B58"/>
    <w:rsid w:val="00996DF3"/>
    <w:rsid w:val="009971A0"/>
    <w:rsid w:val="009971F2"/>
    <w:rsid w:val="009978BD"/>
    <w:rsid w:val="00997A1B"/>
    <w:rsid w:val="00997D08"/>
    <w:rsid w:val="00997D54"/>
    <w:rsid w:val="00997D5B"/>
    <w:rsid w:val="00997E1D"/>
    <w:rsid w:val="009A00CF"/>
    <w:rsid w:val="009A0155"/>
    <w:rsid w:val="009A019D"/>
    <w:rsid w:val="009A02DF"/>
    <w:rsid w:val="009A0426"/>
    <w:rsid w:val="009A0871"/>
    <w:rsid w:val="009A0E1E"/>
    <w:rsid w:val="009A1015"/>
    <w:rsid w:val="009A1262"/>
    <w:rsid w:val="009A13B5"/>
    <w:rsid w:val="009A1411"/>
    <w:rsid w:val="009A1F9B"/>
    <w:rsid w:val="009A2514"/>
    <w:rsid w:val="009A25D5"/>
    <w:rsid w:val="009A2648"/>
    <w:rsid w:val="009A267F"/>
    <w:rsid w:val="009A2A67"/>
    <w:rsid w:val="009A2AB1"/>
    <w:rsid w:val="009A2BA1"/>
    <w:rsid w:val="009A318A"/>
    <w:rsid w:val="009A323D"/>
    <w:rsid w:val="009A32EE"/>
    <w:rsid w:val="009A32F1"/>
    <w:rsid w:val="009A34CA"/>
    <w:rsid w:val="009A37B2"/>
    <w:rsid w:val="009A3818"/>
    <w:rsid w:val="009A3973"/>
    <w:rsid w:val="009A3B7C"/>
    <w:rsid w:val="009A3B8B"/>
    <w:rsid w:val="009A3C41"/>
    <w:rsid w:val="009A3E4C"/>
    <w:rsid w:val="009A4399"/>
    <w:rsid w:val="009A4627"/>
    <w:rsid w:val="009A4656"/>
    <w:rsid w:val="009A4BE5"/>
    <w:rsid w:val="009A4E39"/>
    <w:rsid w:val="009A4EB7"/>
    <w:rsid w:val="009A55D1"/>
    <w:rsid w:val="009A55E0"/>
    <w:rsid w:val="009A5947"/>
    <w:rsid w:val="009A5C93"/>
    <w:rsid w:val="009A5EBA"/>
    <w:rsid w:val="009A5EDE"/>
    <w:rsid w:val="009A5FAE"/>
    <w:rsid w:val="009A615D"/>
    <w:rsid w:val="009A6189"/>
    <w:rsid w:val="009A651E"/>
    <w:rsid w:val="009A676D"/>
    <w:rsid w:val="009A6A57"/>
    <w:rsid w:val="009A6DD6"/>
    <w:rsid w:val="009A6EE9"/>
    <w:rsid w:val="009A7183"/>
    <w:rsid w:val="009A77B7"/>
    <w:rsid w:val="009A7A6C"/>
    <w:rsid w:val="009A7BF4"/>
    <w:rsid w:val="009A7EF8"/>
    <w:rsid w:val="009A7F3C"/>
    <w:rsid w:val="009A7FE9"/>
    <w:rsid w:val="009B0049"/>
    <w:rsid w:val="009B00CC"/>
    <w:rsid w:val="009B022E"/>
    <w:rsid w:val="009B0351"/>
    <w:rsid w:val="009B0606"/>
    <w:rsid w:val="009B0608"/>
    <w:rsid w:val="009B0881"/>
    <w:rsid w:val="009B08BF"/>
    <w:rsid w:val="009B0B85"/>
    <w:rsid w:val="009B13AA"/>
    <w:rsid w:val="009B16FB"/>
    <w:rsid w:val="009B1878"/>
    <w:rsid w:val="009B18A1"/>
    <w:rsid w:val="009B196F"/>
    <w:rsid w:val="009B1C15"/>
    <w:rsid w:val="009B1C4A"/>
    <w:rsid w:val="009B1D41"/>
    <w:rsid w:val="009B1DD6"/>
    <w:rsid w:val="009B1EF1"/>
    <w:rsid w:val="009B1FCD"/>
    <w:rsid w:val="009B1FCF"/>
    <w:rsid w:val="009B2003"/>
    <w:rsid w:val="009B2329"/>
    <w:rsid w:val="009B2862"/>
    <w:rsid w:val="009B28BF"/>
    <w:rsid w:val="009B2B29"/>
    <w:rsid w:val="009B2C3F"/>
    <w:rsid w:val="009B2EEB"/>
    <w:rsid w:val="009B311F"/>
    <w:rsid w:val="009B314C"/>
    <w:rsid w:val="009B3328"/>
    <w:rsid w:val="009B3487"/>
    <w:rsid w:val="009B3677"/>
    <w:rsid w:val="009B36F9"/>
    <w:rsid w:val="009B41DE"/>
    <w:rsid w:val="009B4212"/>
    <w:rsid w:val="009B48C4"/>
    <w:rsid w:val="009B4A30"/>
    <w:rsid w:val="009B4D9A"/>
    <w:rsid w:val="009B50AA"/>
    <w:rsid w:val="009B55AB"/>
    <w:rsid w:val="009B5A50"/>
    <w:rsid w:val="009B5A95"/>
    <w:rsid w:val="009B5B9B"/>
    <w:rsid w:val="009B6383"/>
    <w:rsid w:val="009B63C8"/>
    <w:rsid w:val="009B6477"/>
    <w:rsid w:val="009B6623"/>
    <w:rsid w:val="009B66DA"/>
    <w:rsid w:val="009B695F"/>
    <w:rsid w:val="009B6A51"/>
    <w:rsid w:val="009B6F11"/>
    <w:rsid w:val="009B70AA"/>
    <w:rsid w:val="009B72B1"/>
    <w:rsid w:val="009B73D7"/>
    <w:rsid w:val="009B749E"/>
    <w:rsid w:val="009B7572"/>
    <w:rsid w:val="009B7B9F"/>
    <w:rsid w:val="009B7BBA"/>
    <w:rsid w:val="009B7DDA"/>
    <w:rsid w:val="009B7E25"/>
    <w:rsid w:val="009C03DC"/>
    <w:rsid w:val="009C0656"/>
    <w:rsid w:val="009C07B9"/>
    <w:rsid w:val="009C094D"/>
    <w:rsid w:val="009C0C22"/>
    <w:rsid w:val="009C0C47"/>
    <w:rsid w:val="009C0EF2"/>
    <w:rsid w:val="009C1035"/>
    <w:rsid w:val="009C14AA"/>
    <w:rsid w:val="009C196F"/>
    <w:rsid w:val="009C1B68"/>
    <w:rsid w:val="009C1C22"/>
    <w:rsid w:val="009C1E25"/>
    <w:rsid w:val="009C2183"/>
    <w:rsid w:val="009C2290"/>
    <w:rsid w:val="009C2405"/>
    <w:rsid w:val="009C250C"/>
    <w:rsid w:val="009C27A2"/>
    <w:rsid w:val="009C27B5"/>
    <w:rsid w:val="009C28E1"/>
    <w:rsid w:val="009C2AEE"/>
    <w:rsid w:val="009C2C09"/>
    <w:rsid w:val="009C2C59"/>
    <w:rsid w:val="009C3368"/>
    <w:rsid w:val="009C33C6"/>
    <w:rsid w:val="009C33DB"/>
    <w:rsid w:val="009C356A"/>
    <w:rsid w:val="009C3639"/>
    <w:rsid w:val="009C37F6"/>
    <w:rsid w:val="009C3859"/>
    <w:rsid w:val="009C39E7"/>
    <w:rsid w:val="009C3A71"/>
    <w:rsid w:val="009C3B1B"/>
    <w:rsid w:val="009C3D18"/>
    <w:rsid w:val="009C3EC3"/>
    <w:rsid w:val="009C4070"/>
    <w:rsid w:val="009C40B7"/>
    <w:rsid w:val="009C4269"/>
    <w:rsid w:val="009C4430"/>
    <w:rsid w:val="009C45EA"/>
    <w:rsid w:val="009C468D"/>
    <w:rsid w:val="009C4795"/>
    <w:rsid w:val="009C4DE7"/>
    <w:rsid w:val="009C5132"/>
    <w:rsid w:val="009C5430"/>
    <w:rsid w:val="009C55BF"/>
    <w:rsid w:val="009C5661"/>
    <w:rsid w:val="009C58D3"/>
    <w:rsid w:val="009C591D"/>
    <w:rsid w:val="009C5A9B"/>
    <w:rsid w:val="009C5B4C"/>
    <w:rsid w:val="009C5D4E"/>
    <w:rsid w:val="009C6088"/>
    <w:rsid w:val="009C61DE"/>
    <w:rsid w:val="009C61EB"/>
    <w:rsid w:val="009C627A"/>
    <w:rsid w:val="009C62FE"/>
    <w:rsid w:val="009C6632"/>
    <w:rsid w:val="009C66DB"/>
    <w:rsid w:val="009C6A58"/>
    <w:rsid w:val="009C6ACE"/>
    <w:rsid w:val="009C6BE1"/>
    <w:rsid w:val="009C6C23"/>
    <w:rsid w:val="009C6C3C"/>
    <w:rsid w:val="009C6E3D"/>
    <w:rsid w:val="009C6EE4"/>
    <w:rsid w:val="009C7175"/>
    <w:rsid w:val="009C7481"/>
    <w:rsid w:val="009C75A7"/>
    <w:rsid w:val="009C7790"/>
    <w:rsid w:val="009C77A9"/>
    <w:rsid w:val="009C78F1"/>
    <w:rsid w:val="009C7AF0"/>
    <w:rsid w:val="009C7D5D"/>
    <w:rsid w:val="009C7DC7"/>
    <w:rsid w:val="009D043A"/>
    <w:rsid w:val="009D06C2"/>
    <w:rsid w:val="009D0742"/>
    <w:rsid w:val="009D07F9"/>
    <w:rsid w:val="009D08F6"/>
    <w:rsid w:val="009D0AE0"/>
    <w:rsid w:val="009D0DEC"/>
    <w:rsid w:val="009D0F74"/>
    <w:rsid w:val="009D131C"/>
    <w:rsid w:val="009D16A3"/>
    <w:rsid w:val="009D1A83"/>
    <w:rsid w:val="009D1C95"/>
    <w:rsid w:val="009D1D30"/>
    <w:rsid w:val="009D1DBD"/>
    <w:rsid w:val="009D1DC8"/>
    <w:rsid w:val="009D1E32"/>
    <w:rsid w:val="009D1EB4"/>
    <w:rsid w:val="009D2252"/>
    <w:rsid w:val="009D2335"/>
    <w:rsid w:val="009D242A"/>
    <w:rsid w:val="009D26CA"/>
    <w:rsid w:val="009D27E8"/>
    <w:rsid w:val="009D28EC"/>
    <w:rsid w:val="009D29DA"/>
    <w:rsid w:val="009D2D14"/>
    <w:rsid w:val="009D30FF"/>
    <w:rsid w:val="009D334F"/>
    <w:rsid w:val="009D36C0"/>
    <w:rsid w:val="009D36E0"/>
    <w:rsid w:val="009D38EC"/>
    <w:rsid w:val="009D391A"/>
    <w:rsid w:val="009D396D"/>
    <w:rsid w:val="009D3B29"/>
    <w:rsid w:val="009D3C15"/>
    <w:rsid w:val="009D3E12"/>
    <w:rsid w:val="009D3E82"/>
    <w:rsid w:val="009D3FB0"/>
    <w:rsid w:val="009D4458"/>
    <w:rsid w:val="009D44DD"/>
    <w:rsid w:val="009D4ABA"/>
    <w:rsid w:val="009D4E91"/>
    <w:rsid w:val="009D4EDD"/>
    <w:rsid w:val="009D4F51"/>
    <w:rsid w:val="009D5094"/>
    <w:rsid w:val="009D52CF"/>
    <w:rsid w:val="009D555A"/>
    <w:rsid w:val="009D578B"/>
    <w:rsid w:val="009D5A6D"/>
    <w:rsid w:val="009D5BA7"/>
    <w:rsid w:val="009D60E5"/>
    <w:rsid w:val="009D61BA"/>
    <w:rsid w:val="009D62D8"/>
    <w:rsid w:val="009D6512"/>
    <w:rsid w:val="009D661A"/>
    <w:rsid w:val="009D664F"/>
    <w:rsid w:val="009D667E"/>
    <w:rsid w:val="009D66E6"/>
    <w:rsid w:val="009D6782"/>
    <w:rsid w:val="009D67B2"/>
    <w:rsid w:val="009D67E8"/>
    <w:rsid w:val="009D698A"/>
    <w:rsid w:val="009D6991"/>
    <w:rsid w:val="009D6B49"/>
    <w:rsid w:val="009D6DC3"/>
    <w:rsid w:val="009D6E84"/>
    <w:rsid w:val="009D6F06"/>
    <w:rsid w:val="009D6F95"/>
    <w:rsid w:val="009D722B"/>
    <w:rsid w:val="009D72D0"/>
    <w:rsid w:val="009D736B"/>
    <w:rsid w:val="009D7507"/>
    <w:rsid w:val="009D7584"/>
    <w:rsid w:val="009D7855"/>
    <w:rsid w:val="009D7879"/>
    <w:rsid w:val="009D79A0"/>
    <w:rsid w:val="009E00FA"/>
    <w:rsid w:val="009E00FB"/>
    <w:rsid w:val="009E02A8"/>
    <w:rsid w:val="009E0591"/>
    <w:rsid w:val="009E065B"/>
    <w:rsid w:val="009E06F7"/>
    <w:rsid w:val="009E0CA7"/>
    <w:rsid w:val="009E0DA9"/>
    <w:rsid w:val="009E0F65"/>
    <w:rsid w:val="009E102B"/>
    <w:rsid w:val="009E1147"/>
    <w:rsid w:val="009E13DF"/>
    <w:rsid w:val="009E16D8"/>
    <w:rsid w:val="009E173A"/>
    <w:rsid w:val="009E186D"/>
    <w:rsid w:val="009E19BE"/>
    <w:rsid w:val="009E1BED"/>
    <w:rsid w:val="009E1F26"/>
    <w:rsid w:val="009E1F54"/>
    <w:rsid w:val="009E26DA"/>
    <w:rsid w:val="009E2AA6"/>
    <w:rsid w:val="009E2CC1"/>
    <w:rsid w:val="009E2EDA"/>
    <w:rsid w:val="009E355C"/>
    <w:rsid w:val="009E3767"/>
    <w:rsid w:val="009E38B3"/>
    <w:rsid w:val="009E3A8B"/>
    <w:rsid w:val="009E3CE3"/>
    <w:rsid w:val="009E3D07"/>
    <w:rsid w:val="009E3E65"/>
    <w:rsid w:val="009E3F6C"/>
    <w:rsid w:val="009E429C"/>
    <w:rsid w:val="009E4330"/>
    <w:rsid w:val="009E4337"/>
    <w:rsid w:val="009E4768"/>
    <w:rsid w:val="009E4821"/>
    <w:rsid w:val="009E4DD6"/>
    <w:rsid w:val="009E533E"/>
    <w:rsid w:val="009E548A"/>
    <w:rsid w:val="009E6332"/>
    <w:rsid w:val="009E651C"/>
    <w:rsid w:val="009E656F"/>
    <w:rsid w:val="009E6581"/>
    <w:rsid w:val="009E6BF0"/>
    <w:rsid w:val="009E7068"/>
    <w:rsid w:val="009E743D"/>
    <w:rsid w:val="009E74C7"/>
    <w:rsid w:val="009E75F1"/>
    <w:rsid w:val="009E7694"/>
    <w:rsid w:val="009E7852"/>
    <w:rsid w:val="009E794E"/>
    <w:rsid w:val="009E7A78"/>
    <w:rsid w:val="009E7A9C"/>
    <w:rsid w:val="009E7E8A"/>
    <w:rsid w:val="009F0033"/>
    <w:rsid w:val="009F01BF"/>
    <w:rsid w:val="009F03DA"/>
    <w:rsid w:val="009F048E"/>
    <w:rsid w:val="009F065B"/>
    <w:rsid w:val="009F0A16"/>
    <w:rsid w:val="009F0AFD"/>
    <w:rsid w:val="009F0B0F"/>
    <w:rsid w:val="009F0DE9"/>
    <w:rsid w:val="009F1159"/>
    <w:rsid w:val="009F11CA"/>
    <w:rsid w:val="009F1365"/>
    <w:rsid w:val="009F1442"/>
    <w:rsid w:val="009F14F8"/>
    <w:rsid w:val="009F14FB"/>
    <w:rsid w:val="009F18CB"/>
    <w:rsid w:val="009F1971"/>
    <w:rsid w:val="009F1A0C"/>
    <w:rsid w:val="009F1AE2"/>
    <w:rsid w:val="009F1AFE"/>
    <w:rsid w:val="009F1BD5"/>
    <w:rsid w:val="009F1FDA"/>
    <w:rsid w:val="009F20E7"/>
    <w:rsid w:val="009F2379"/>
    <w:rsid w:val="009F2914"/>
    <w:rsid w:val="009F29DA"/>
    <w:rsid w:val="009F2A38"/>
    <w:rsid w:val="009F2B7B"/>
    <w:rsid w:val="009F2E4E"/>
    <w:rsid w:val="009F3035"/>
    <w:rsid w:val="009F3356"/>
    <w:rsid w:val="009F33C8"/>
    <w:rsid w:val="009F3875"/>
    <w:rsid w:val="009F3AA4"/>
    <w:rsid w:val="009F3D2B"/>
    <w:rsid w:val="009F400E"/>
    <w:rsid w:val="009F4321"/>
    <w:rsid w:val="009F43C7"/>
    <w:rsid w:val="009F470D"/>
    <w:rsid w:val="009F498E"/>
    <w:rsid w:val="009F4AD3"/>
    <w:rsid w:val="009F4F4B"/>
    <w:rsid w:val="009F4F81"/>
    <w:rsid w:val="009F5060"/>
    <w:rsid w:val="009F50DD"/>
    <w:rsid w:val="009F50EA"/>
    <w:rsid w:val="009F56D2"/>
    <w:rsid w:val="009F5842"/>
    <w:rsid w:val="009F59D4"/>
    <w:rsid w:val="009F5B2C"/>
    <w:rsid w:val="009F5BD8"/>
    <w:rsid w:val="009F5D40"/>
    <w:rsid w:val="009F5E3D"/>
    <w:rsid w:val="009F649F"/>
    <w:rsid w:val="009F6506"/>
    <w:rsid w:val="009F65E7"/>
    <w:rsid w:val="009F665F"/>
    <w:rsid w:val="009F6763"/>
    <w:rsid w:val="009F678C"/>
    <w:rsid w:val="009F6A3D"/>
    <w:rsid w:val="009F6B43"/>
    <w:rsid w:val="009F6DBA"/>
    <w:rsid w:val="009F6DCA"/>
    <w:rsid w:val="009F6E13"/>
    <w:rsid w:val="009F6EAB"/>
    <w:rsid w:val="009F7448"/>
    <w:rsid w:val="009F7519"/>
    <w:rsid w:val="009F773F"/>
    <w:rsid w:val="009F7A31"/>
    <w:rsid w:val="009F7C15"/>
    <w:rsid w:val="009F7D13"/>
    <w:rsid w:val="00A00338"/>
    <w:rsid w:val="00A004D8"/>
    <w:rsid w:val="00A008E8"/>
    <w:rsid w:val="00A010A5"/>
    <w:rsid w:val="00A01408"/>
    <w:rsid w:val="00A0150A"/>
    <w:rsid w:val="00A01646"/>
    <w:rsid w:val="00A016FD"/>
    <w:rsid w:val="00A018B8"/>
    <w:rsid w:val="00A01CCA"/>
    <w:rsid w:val="00A01F38"/>
    <w:rsid w:val="00A0223F"/>
    <w:rsid w:val="00A024E0"/>
    <w:rsid w:val="00A02645"/>
    <w:rsid w:val="00A028DF"/>
    <w:rsid w:val="00A02B30"/>
    <w:rsid w:val="00A02D56"/>
    <w:rsid w:val="00A02FE2"/>
    <w:rsid w:val="00A0346F"/>
    <w:rsid w:val="00A03574"/>
    <w:rsid w:val="00A03681"/>
    <w:rsid w:val="00A0377B"/>
    <w:rsid w:val="00A03B2D"/>
    <w:rsid w:val="00A03D4A"/>
    <w:rsid w:val="00A04055"/>
    <w:rsid w:val="00A040A1"/>
    <w:rsid w:val="00A040D8"/>
    <w:rsid w:val="00A041C4"/>
    <w:rsid w:val="00A0438D"/>
    <w:rsid w:val="00A043E4"/>
    <w:rsid w:val="00A0457B"/>
    <w:rsid w:val="00A04A5B"/>
    <w:rsid w:val="00A05084"/>
    <w:rsid w:val="00A05125"/>
    <w:rsid w:val="00A05318"/>
    <w:rsid w:val="00A05648"/>
    <w:rsid w:val="00A05752"/>
    <w:rsid w:val="00A059B7"/>
    <w:rsid w:val="00A05CAE"/>
    <w:rsid w:val="00A05E2B"/>
    <w:rsid w:val="00A05E71"/>
    <w:rsid w:val="00A05FA0"/>
    <w:rsid w:val="00A06374"/>
    <w:rsid w:val="00A06471"/>
    <w:rsid w:val="00A065AF"/>
    <w:rsid w:val="00A0668A"/>
    <w:rsid w:val="00A0671E"/>
    <w:rsid w:val="00A0697E"/>
    <w:rsid w:val="00A06BE3"/>
    <w:rsid w:val="00A06C2A"/>
    <w:rsid w:val="00A06DF1"/>
    <w:rsid w:val="00A06E44"/>
    <w:rsid w:val="00A070DC"/>
    <w:rsid w:val="00A07385"/>
    <w:rsid w:val="00A0746B"/>
    <w:rsid w:val="00A07562"/>
    <w:rsid w:val="00A07603"/>
    <w:rsid w:val="00A07995"/>
    <w:rsid w:val="00A07D15"/>
    <w:rsid w:val="00A07D3D"/>
    <w:rsid w:val="00A108EC"/>
    <w:rsid w:val="00A10A28"/>
    <w:rsid w:val="00A10C0C"/>
    <w:rsid w:val="00A11005"/>
    <w:rsid w:val="00A1100B"/>
    <w:rsid w:val="00A1160F"/>
    <w:rsid w:val="00A1168D"/>
    <w:rsid w:val="00A116F0"/>
    <w:rsid w:val="00A118DD"/>
    <w:rsid w:val="00A11AF3"/>
    <w:rsid w:val="00A11CC9"/>
    <w:rsid w:val="00A11F7D"/>
    <w:rsid w:val="00A11FDC"/>
    <w:rsid w:val="00A1220E"/>
    <w:rsid w:val="00A12373"/>
    <w:rsid w:val="00A1257C"/>
    <w:rsid w:val="00A12983"/>
    <w:rsid w:val="00A12A5E"/>
    <w:rsid w:val="00A12D4F"/>
    <w:rsid w:val="00A12E28"/>
    <w:rsid w:val="00A12EF0"/>
    <w:rsid w:val="00A130CB"/>
    <w:rsid w:val="00A131D8"/>
    <w:rsid w:val="00A135EC"/>
    <w:rsid w:val="00A136E1"/>
    <w:rsid w:val="00A13835"/>
    <w:rsid w:val="00A138D7"/>
    <w:rsid w:val="00A1390E"/>
    <w:rsid w:val="00A1396F"/>
    <w:rsid w:val="00A13A7A"/>
    <w:rsid w:val="00A13C71"/>
    <w:rsid w:val="00A14109"/>
    <w:rsid w:val="00A1422D"/>
    <w:rsid w:val="00A1425A"/>
    <w:rsid w:val="00A146B6"/>
    <w:rsid w:val="00A147C2"/>
    <w:rsid w:val="00A149A2"/>
    <w:rsid w:val="00A14AD0"/>
    <w:rsid w:val="00A14B58"/>
    <w:rsid w:val="00A14E8A"/>
    <w:rsid w:val="00A14ECF"/>
    <w:rsid w:val="00A15006"/>
    <w:rsid w:val="00A1519E"/>
    <w:rsid w:val="00A15691"/>
    <w:rsid w:val="00A15712"/>
    <w:rsid w:val="00A15810"/>
    <w:rsid w:val="00A15E0E"/>
    <w:rsid w:val="00A15E63"/>
    <w:rsid w:val="00A15EA0"/>
    <w:rsid w:val="00A15F05"/>
    <w:rsid w:val="00A160C2"/>
    <w:rsid w:val="00A160CE"/>
    <w:rsid w:val="00A163FE"/>
    <w:rsid w:val="00A1646F"/>
    <w:rsid w:val="00A16498"/>
    <w:rsid w:val="00A16524"/>
    <w:rsid w:val="00A165CC"/>
    <w:rsid w:val="00A166DA"/>
    <w:rsid w:val="00A1672E"/>
    <w:rsid w:val="00A16784"/>
    <w:rsid w:val="00A16907"/>
    <w:rsid w:val="00A16AA1"/>
    <w:rsid w:val="00A16BFC"/>
    <w:rsid w:val="00A16D2F"/>
    <w:rsid w:val="00A16E96"/>
    <w:rsid w:val="00A16EED"/>
    <w:rsid w:val="00A16F47"/>
    <w:rsid w:val="00A16F89"/>
    <w:rsid w:val="00A16FD4"/>
    <w:rsid w:val="00A17855"/>
    <w:rsid w:val="00A178C5"/>
    <w:rsid w:val="00A1794F"/>
    <w:rsid w:val="00A179C4"/>
    <w:rsid w:val="00A17C9D"/>
    <w:rsid w:val="00A17F87"/>
    <w:rsid w:val="00A17FB3"/>
    <w:rsid w:val="00A20175"/>
    <w:rsid w:val="00A20506"/>
    <w:rsid w:val="00A20791"/>
    <w:rsid w:val="00A207B7"/>
    <w:rsid w:val="00A2096C"/>
    <w:rsid w:val="00A20CE8"/>
    <w:rsid w:val="00A2117B"/>
    <w:rsid w:val="00A21380"/>
    <w:rsid w:val="00A213F7"/>
    <w:rsid w:val="00A21B1F"/>
    <w:rsid w:val="00A21BD3"/>
    <w:rsid w:val="00A21CAA"/>
    <w:rsid w:val="00A21D4E"/>
    <w:rsid w:val="00A21E6F"/>
    <w:rsid w:val="00A21F2B"/>
    <w:rsid w:val="00A2205D"/>
    <w:rsid w:val="00A220A5"/>
    <w:rsid w:val="00A22165"/>
    <w:rsid w:val="00A22430"/>
    <w:rsid w:val="00A22AA9"/>
    <w:rsid w:val="00A22B3E"/>
    <w:rsid w:val="00A22C2B"/>
    <w:rsid w:val="00A22FA8"/>
    <w:rsid w:val="00A232A3"/>
    <w:rsid w:val="00A23342"/>
    <w:rsid w:val="00A233FF"/>
    <w:rsid w:val="00A235AC"/>
    <w:rsid w:val="00A23836"/>
    <w:rsid w:val="00A23A7A"/>
    <w:rsid w:val="00A23E37"/>
    <w:rsid w:val="00A23E54"/>
    <w:rsid w:val="00A23F42"/>
    <w:rsid w:val="00A2416F"/>
    <w:rsid w:val="00A242DD"/>
    <w:rsid w:val="00A244CF"/>
    <w:rsid w:val="00A24651"/>
    <w:rsid w:val="00A24B50"/>
    <w:rsid w:val="00A24EB1"/>
    <w:rsid w:val="00A24F14"/>
    <w:rsid w:val="00A24FEF"/>
    <w:rsid w:val="00A25151"/>
    <w:rsid w:val="00A25283"/>
    <w:rsid w:val="00A2539D"/>
    <w:rsid w:val="00A25652"/>
    <w:rsid w:val="00A256BB"/>
    <w:rsid w:val="00A25B24"/>
    <w:rsid w:val="00A25C5D"/>
    <w:rsid w:val="00A25F8D"/>
    <w:rsid w:val="00A26351"/>
    <w:rsid w:val="00A26484"/>
    <w:rsid w:val="00A26935"/>
    <w:rsid w:val="00A26EA2"/>
    <w:rsid w:val="00A26FC3"/>
    <w:rsid w:val="00A270A2"/>
    <w:rsid w:val="00A27118"/>
    <w:rsid w:val="00A273A0"/>
    <w:rsid w:val="00A27405"/>
    <w:rsid w:val="00A27581"/>
    <w:rsid w:val="00A278E5"/>
    <w:rsid w:val="00A27CF5"/>
    <w:rsid w:val="00A27D6D"/>
    <w:rsid w:val="00A27DAF"/>
    <w:rsid w:val="00A308B0"/>
    <w:rsid w:val="00A3099C"/>
    <w:rsid w:val="00A30A85"/>
    <w:rsid w:val="00A30EE0"/>
    <w:rsid w:val="00A310A7"/>
    <w:rsid w:val="00A312C2"/>
    <w:rsid w:val="00A31842"/>
    <w:rsid w:val="00A318BF"/>
    <w:rsid w:val="00A318F5"/>
    <w:rsid w:val="00A3217F"/>
    <w:rsid w:val="00A32240"/>
    <w:rsid w:val="00A32574"/>
    <w:rsid w:val="00A32597"/>
    <w:rsid w:val="00A327B9"/>
    <w:rsid w:val="00A32998"/>
    <w:rsid w:val="00A32BF1"/>
    <w:rsid w:val="00A32E73"/>
    <w:rsid w:val="00A32ED7"/>
    <w:rsid w:val="00A3300F"/>
    <w:rsid w:val="00A333D6"/>
    <w:rsid w:val="00A33696"/>
    <w:rsid w:val="00A339E4"/>
    <w:rsid w:val="00A33ED1"/>
    <w:rsid w:val="00A344E7"/>
    <w:rsid w:val="00A34512"/>
    <w:rsid w:val="00A34606"/>
    <w:rsid w:val="00A346A4"/>
    <w:rsid w:val="00A347C0"/>
    <w:rsid w:val="00A34BAF"/>
    <w:rsid w:val="00A34CFA"/>
    <w:rsid w:val="00A35586"/>
    <w:rsid w:val="00A356BB"/>
    <w:rsid w:val="00A35B07"/>
    <w:rsid w:val="00A35BFF"/>
    <w:rsid w:val="00A35C99"/>
    <w:rsid w:val="00A35D98"/>
    <w:rsid w:val="00A35FDF"/>
    <w:rsid w:val="00A3615F"/>
    <w:rsid w:val="00A36567"/>
    <w:rsid w:val="00A3682A"/>
    <w:rsid w:val="00A36B3D"/>
    <w:rsid w:val="00A36CD6"/>
    <w:rsid w:val="00A36D18"/>
    <w:rsid w:val="00A3700B"/>
    <w:rsid w:val="00A372D3"/>
    <w:rsid w:val="00A37588"/>
    <w:rsid w:val="00A37589"/>
    <w:rsid w:val="00A3764D"/>
    <w:rsid w:val="00A3766F"/>
    <w:rsid w:val="00A377ED"/>
    <w:rsid w:val="00A3782B"/>
    <w:rsid w:val="00A37C16"/>
    <w:rsid w:val="00A37D66"/>
    <w:rsid w:val="00A40086"/>
    <w:rsid w:val="00A40207"/>
    <w:rsid w:val="00A40A63"/>
    <w:rsid w:val="00A40CAF"/>
    <w:rsid w:val="00A40D81"/>
    <w:rsid w:val="00A40F82"/>
    <w:rsid w:val="00A41188"/>
    <w:rsid w:val="00A4145F"/>
    <w:rsid w:val="00A4155D"/>
    <w:rsid w:val="00A41930"/>
    <w:rsid w:val="00A41B4A"/>
    <w:rsid w:val="00A41C88"/>
    <w:rsid w:val="00A41F59"/>
    <w:rsid w:val="00A42008"/>
    <w:rsid w:val="00A4212B"/>
    <w:rsid w:val="00A42202"/>
    <w:rsid w:val="00A423AF"/>
    <w:rsid w:val="00A4242F"/>
    <w:rsid w:val="00A427ED"/>
    <w:rsid w:val="00A42B5F"/>
    <w:rsid w:val="00A42CE5"/>
    <w:rsid w:val="00A42DA2"/>
    <w:rsid w:val="00A4302A"/>
    <w:rsid w:val="00A43485"/>
    <w:rsid w:val="00A4356A"/>
    <w:rsid w:val="00A436F1"/>
    <w:rsid w:val="00A43834"/>
    <w:rsid w:val="00A439B1"/>
    <w:rsid w:val="00A439C0"/>
    <w:rsid w:val="00A43A22"/>
    <w:rsid w:val="00A43B77"/>
    <w:rsid w:val="00A43D16"/>
    <w:rsid w:val="00A441CD"/>
    <w:rsid w:val="00A4447E"/>
    <w:rsid w:val="00A44536"/>
    <w:rsid w:val="00A445E9"/>
    <w:rsid w:val="00A44AA2"/>
    <w:rsid w:val="00A44B14"/>
    <w:rsid w:val="00A44C83"/>
    <w:rsid w:val="00A44D95"/>
    <w:rsid w:val="00A44DBF"/>
    <w:rsid w:val="00A44DC5"/>
    <w:rsid w:val="00A450A8"/>
    <w:rsid w:val="00A450C6"/>
    <w:rsid w:val="00A45104"/>
    <w:rsid w:val="00A4529A"/>
    <w:rsid w:val="00A453E5"/>
    <w:rsid w:val="00A455DC"/>
    <w:rsid w:val="00A45725"/>
    <w:rsid w:val="00A4589F"/>
    <w:rsid w:val="00A4595D"/>
    <w:rsid w:val="00A45979"/>
    <w:rsid w:val="00A45C1B"/>
    <w:rsid w:val="00A45DF4"/>
    <w:rsid w:val="00A45E4B"/>
    <w:rsid w:val="00A45F33"/>
    <w:rsid w:val="00A461F3"/>
    <w:rsid w:val="00A4649A"/>
    <w:rsid w:val="00A46822"/>
    <w:rsid w:val="00A46BF5"/>
    <w:rsid w:val="00A470F2"/>
    <w:rsid w:val="00A4716E"/>
    <w:rsid w:val="00A4744E"/>
    <w:rsid w:val="00A474F5"/>
    <w:rsid w:val="00A47824"/>
    <w:rsid w:val="00A47A9F"/>
    <w:rsid w:val="00A47B43"/>
    <w:rsid w:val="00A47BF6"/>
    <w:rsid w:val="00A500A7"/>
    <w:rsid w:val="00A501A5"/>
    <w:rsid w:val="00A50704"/>
    <w:rsid w:val="00A50766"/>
    <w:rsid w:val="00A50816"/>
    <w:rsid w:val="00A50A05"/>
    <w:rsid w:val="00A50B74"/>
    <w:rsid w:val="00A50C77"/>
    <w:rsid w:val="00A50CAD"/>
    <w:rsid w:val="00A50D31"/>
    <w:rsid w:val="00A50E45"/>
    <w:rsid w:val="00A5105D"/>
    <w:rsid w:val="00A51154"/>
    <w:rsid w:val="00A513E7"/>
    <w:rsid w:val="00A517C6"/>
    <w:rsid w:val="00A518DF"/>
    <w:rsid w:val="00A518FF"/>
    <w:rsid w:val="00A51A11"/>
    <w:rsid w:val="00A51AB5"/>
    <w:rsid w:val="00A51AB6"/>
    <w:rsid w:val="00A51B11"/>
    <w:rsid w:val="00A51C90"/>
    <w:rsid w:val="00A51E2A"/>
    <w:rsid w:val="00A51F81"/>
    <w:rsid w:val="00A52109"/>
    <w:rsid w:val="00A525B2"/>
    <w:rsid w:val="00A5274F"/>
    <w:rsid w:val="00A528C8"/>
    <w:rsid w:val="00A5292B"/>
    <w:rsid w:val="00A529C0"/>
    <w:rsid w:val="00A52AB3"/>
    <w:rsid w:val="00A52F9E"/>
    <w:rsid w:val="00A53251"/>
    <w:rsid w:val="00A53344"/>
    <w:rsid w:val="00A53490"/>
    <w:rsid w:val="00A5378F"/>
    <w:rsid w:val="00A539B2"/>
    <w:rsid w:val="00A53ABD"/>
    <w:rsid w:val="00A53D5C"/>
    <w:rsid w:val="00A5403E"/>
    <w:rsid w:val="00A54106"/>
    <w:rsid w:val="00A5416D"/>
    <w:rsid w:val="00A541A7"/>
    <w:rsid w:val="00A544A3"/>
    <w:rsid w:val="00A544EC"/>
    <w:rsid w:val="00A545FC"/>
    <w:rsid w:val="00A54770"/>
    <w:rsid w:val="00A54971"/>
    <w:rsid w:val="00A54E1F"/>
    <w:rsid w:val="00A54E97"/>
    <w:rsid w:val="00A551AE"/>
    <w:rsid w:val="00A552FB"/>
    <w:rsid w:val="00A553A5"/>
    <w:rsid w:val="00A5566D"/>
    <w:rsid w:val="00A556A4"/>
    <w:rsid w:val="00A557AC"/>
    <w:rsid w:val="00A5587C"/>
    <w:rsid w:val="00A559AA"/>
    <w:rsid w:val="00A55FDC"/>
    <w:rsid w:val="00A562A0"/>
    <w:rsid w:val="00A563B2"/>
    <w:rsid w:val="00A56740"/>
    <w:rsid w:val="00A56778"/>
    <w:rsid w:val="00A567D1"/>
    <w:rsid w:val="00A56803"/>
    <w:rsid w:val="00A568E6"/>
    <w:rsid w:val="00A56B02"/>
    <w:rsid w:val="00A56BE3"/>
    <w:rsid w:val="00A56BE7"/>
    <w:rsid w:val="00A572F7"/>
    <w:rsid w:val="00A5761D"/>
    <w:rsid w:val="00A57BEE"/>
    <w:rsid w:val="00A60031"/>
    <w:rsid w:val="00A602EB"/>
    <w:rsid w:val="00A605B6"/>
    <w:rsid w:val="00A60725"/>
    <w:rsid w:val="00A60790"/>
    <w:rsid w:val="00A6082F"/>
    <w:rsid w:val="00A608A8"/>
    <w:rsid w:val="00A60913"/>
    <w:rsid w:val="00A60B7F"/>
    <w:rsid w:val="00A60BB1"/>
    <w:rsid w:val="00A60F6C"/>
    <w:rsid w:val="00A61119"/>
    <w:rsid w:val="00A613CC"/>
    <w:rsid w:val="00A615FC"/>
    <w:rsid w:val="00A61737"/>
    <w:rsid w:val="00A6189A"/>
    <w:rsid w:val="00A61A07"/>
    <w:rsid w:val="00A61EFF"/>
    <w:rsid w:val="00A620EF"/>
    <w:rsid w:val="00A62628"/>
    <w:rsid w:val="00A62774"/>
    <w:rsid w:val="00A62791"/>
    <w:rsid w:val="00A627BC"/>
    <w:rsid w:val="00A6299A"/>
    <w:rsid w:val="00A62ACA"/>
    <w:rsid w:val="00A62D33"/>
    <w:rsid w:val="00A62FA7"/>
    <w:rsid w:val="00A630F8"/>
    <w:rsid w:val="00A6311F"/>
    <w:rsid w:val="00A632BD"/>
    <w:rsid w:val="00A634EE"/>
    <w:rsid w:val="00A635F3"/>
    <w:rsid w:val="00A63602"/>
    <w:rsid w:val="00A638B9"/>
    <w:rsid w:val="00A63D25"/>
    <w:rsid w:val="00A63E4E"/>
    <w:rsid w:val="00A63FE8"/>
    <w:rsid w:val="00A642ED"/>
    <w:rsid w:val="00A643FA"/>
    <w:rsid w:val="00A64463"/>
    <w:rsid w:val="00A6460D"/>
    <w:rsid w:val="00A646DF"/>
    <w:rsid w:val="00A649DA"/>
    <w:rsid w:val="00A64A1F"/>
    <w:rsid w:val="00A64B40"/>
    <w:rsid w:val="00A64D30"/>
    <w:rsid w:val="00A64FAD"/>
    <w:rsid w:val="00A65075"/>
    <w:rsid w:val="00A650A6"/>
    <w:rsid w:val="00A6521F"/>
    <w:rsid w:val="00A65266"/>
    <w:rsid w:val="00A652A4"/>
    <w:rsid w:val="00A6554A"/>
    <w:rsid w:val="00A658AE"/>
    <w:rsid w:val="00A65965"/>
    <w:rsid w:val="00A65D38"/>
    <w:rsid w:val="00A65D6A"/>
    <w:rsid w:val="00A65EA7"/>
    <w:rsid w:val="00A65F41"/>
    <w:rsid w:val="00A65F5B"/>
    <w:rsid w:val="00A66251"/>
    <w:rsid w:val="00A66313"/>
    <w:rsid w:val="00A667FA"/>
    <w:rsid w:val="00A66B54"/>
    <w:rsid w:val="00A66C47"/>
    <w:rsid w:val="00A66CCD"/>
    <w:rsid w:val="00A672DD"/>
    <w:rsid w:val="00A674A1"/>
    <w:rsid w:val="00A67553"/>
    <w:rsid w:val="00A678DB"/>
    <w:rsid w:val="00A67A05"/>
    <w:rsid w:val="00A67CB7"/>
    <w:rsid w:val="00A67CFC"/>
    <w:rsid w:val="00A67E3F"/>
    <w:rsid w:val="00A70295"/>
    <w:rsid w:val="00A702CF"/>
    <w:rsid w:val="00A703EA"/>
    <w:rsid w:val="00A7043E"/>
    <w:rsid w:val="00A70494"/>
    <w:rsid w:val="00A704B9"/>
    <w:rsid w:val="00A705CB"/>
    <w:rsid w:val="00A70731"/>
    <w:rsid w:val="00A70A73"/>
    <w:rsid w:val="00A70B5A"/>
    <w:rsid w:val="00A70E0E"/>
    <w:rsid w:val="00A71024"/>
    <w:rsid w:val="00A710B1"/>
    <w:rsid w:val="00A710CD"/>
    <w:rsid w:val="00A7113E"/>
    <w:rsid w:val="00A712B3"/>
    <w:rsid w:val="00A713E4"/>
    <w:rsid w:val="00A71672"/>
    <w:rsid w:val="00A71A1A"/>
    <w:rsid w:val="00A71B3E"/>
    <w:rsid w:val="00A71CA4"/>
    <w:rsid w:val="00A71D3E"/>
    <w:rsid w:val="00A71DBF"/>
    <w:rsid w:val="00A71E21"/>
    <w:rsid w:val="00A7212E"/>
    <w:rsid w:val="00A723C9"/>
    <w:rsid w:val="00A729FD"/>
    <w:rsid w:val="00A72C3D"/>
    <w:rsid w:val="00A73113"/>
    <w:rsid w:val="00A732AD"/>
    <w:rsid w:val="00A734D7"/>
    <w:rsid w:val="00A735B5"/>
    <w:rsid w:val="00A73862"/>
    <w:rsid w:val="00A73DD4"/>
    <w:rsid w:val="00A73E85"/>
    <w:rsid w:val="00A74460"/>
    <w:rsid w:val="00A74461"/>
    <w:rsid w:val="00A7454C"/>
    <w:rsid w:val="00A746E1"/>
    <w:rsid w:val="00A74817"/>
    <w:rsid w:val="00A749C0"/>
    <w:rsid w:val="00A74B39"/>
    <w:rsid w:val="00A74FC5"/>
    <w:rsid w:val="00A751A8"/>
    <w:rsid w:val="00A753C1"/>
    <w:rsid w:val="00A755BF"/>
    <w:rsid w:val="00A75790"/>
    <w:rsid w:val="00A75815"/>
    <w:rsid w:val="00A7590B"/>
    <w:rsid w:val="00A75B09"/>
    <w:rsid w:val="00A760B7"/>
    <w:rsid w:val="00A761BD"/>
    <w:rsid w:val="00A7637A"/>
    <w:rsid w:val="00A7656C"/>
    <w:rsid w:val="00A76575"/>
    <w:rsid w:val="00A7668B"/>
    <w:rsid w:val="00A768BF"/>
    <w:rsid w:val="00A76903"/>
    <w:rsid w:val="00A769E9"/>
    <w:rsid w:val="00A76E3C"/>
    <w:rsid w:val="00A76E5B"/>
    <w:rsid w:val="00A77293"/>
    <w:rsid w:val="00A773A9"/>
    <w:rsid w:val="00A77618"/>
    <w:rsid w:val="00A77645"/>
    <w:rsid w:val="00A77C0A"/>
    <w:rsid w:val="00A77FB7"/>
    <w:rsid w:val="00A8098C"/>
    <w:rsid w:val="00A80EE0"/>
    <w:rsid w:val="00A81101"/>
    <w:rsid w:val="00A811A4"/>
    <w:rsid w:val="00A8140F"/>
    <w:rsid w:val="00A81491"/>
    <w:rsid w:val="00A8149D"/>
    <w:rsid w:val="00A814FE"/>
    <w:rsid w:val="00A81536"/>
    <w:rsid w:val="00A8165B"/>
    <w:rsid w:val="00A81995"/>
    <w:rsid w:val="00A81BE2"/>
    <w:rsid w:val="00A81EF0"/>
    <w:rsid w:val="00A81F54"/>
    <w:rsid w:val="00A827B9"/>
    <w:rsid w:val="00A82A5B"/>
    <w:rsid w:val="00A82C17"/>
    <w:rsid w:val="00A82CF8"/>
    <w:rsid w:val="00A83234"/>
    <w:rsid w:val="00A83334"/>
    <w:rsid w:val="00A83C5F"/>
    <w:rsid w:val="00A84006"/>
    <w:rsid w:val="00A84032"/>
    <w:rsid w:val="00A841A8"/>
    <w:rsid w:val="00A844D3"/>
    <w:rsid w:val="00A8458F"/>
    <w:rsid w:val="00A8499E"/>
    <w:rsid w:val="00A85046"/>
    <w:rsid w:val="00A85290"/>
    <w:rsid w:val="00A852C0"/>
    <w:rsid w:val="00A85377"/>
    <w:rsid w:val="00A8541F"/>
    <w:rsid w:val="00A8542F"/>
    <w:rsid w:val="00A8549C"/>
    <w:rsid w:val="00A855EC"/>
    <w:rsid w:val="00A856D1"/>
    <w:rsid w:val="00A8589C"/>
    <w:rsid w:val="00A85B78"/>
    <w:rsid w:val="00A85D6C"/>
    <w:rsid w:val="00A85E0E"/>
    <w:rsid w:val="00A85E85"/>
    <w:rsid w:val="00A86532"/>
    <w:rsid w:val="00A86BE9"/>
    <w:rsid w:val="00A86C1B"/>
    <w:rsid w:val="00A86DD7"/>
    <w:rsid w:val="00A86EC2"/>
    <w:rsid w:val="00A87021"/>
    <w:rsid w:val="00A87BA2"/>
    <w:rsid w:val="00A87E5C"/>
    <w:rsid w:val="00A87F0A"/>
    <w:rsid w:val="00A9012A"/>
    <w:rsid w:val="00A90552"/>
    <w:rsid w:val="00A908E4"/>
    <w:rsid w:val="00A90AB5"/>
    <w:rsid w:val="00A90AE6"/>
    <w:rsid w:val="00A90B2B"/>
    <w:rsid w:val="00A90B5F"/>
    <w:rsid w:val="00A90EA4"/>
    <w:rsid w:val="00A90EFC"/>
    <w:rsid w:val="00A90F2E"/>
    <w:rsid w:val="00A911C0"/>
    <w:rsid w:val="00A91579"/>
    <w:rsid w:val="00A91606"/>
    <w:rsid w:val="00A91823"/>
    <w:rsid w:val="00A91C0D"/>
    <w:rsid w:val="00A91F47"/>
    <w:rsid w:val="00A92616"/>
    <w:rsid w:val="00A92674"/>
    <w:rsid w:val="00A926BC"/>
    <w:rsid w:val="00A92723"/>
    <w:rsid w:val="00A927B8"/>
    <w:rsid w:val="00A927E4"/>
    <w:rsid w:val="00A92A0D"/>
    <w:rsid w:val="00A92B28"/>
    <w:rsid w:val="00A92C7A"/>
    <w:rsid w:val="00A92CA8"/>
    <w:rsid w:val="00A92EA7"/>
    <w:rsid w:val="00A9301F"/>
    <w:rsid w:val="00A939F9"/>
    <w:rsid w:val="00A93B63"/>
    <w:rsid w:val="00A93C67"/>
    <w:rsid w:val="00A94279"/>
    <w:rsid w:val="00A947B3"/>
    <w:rsid w:val="00A94D77"/>
    <w:rsid w:val="00A94DE4"/>
    <w:rsid w:val="00A95063"/>
    <w:rsid w:val="00A951A0"/>
    <w:rsid w:val="00A95241"/>
    <w:rsid w:val="00A95343"/>
    <w:rsid w:val="00A954BA"/>
    <w:rsid w:val="00A954F8"/>
    <w:rsid w:val="00A95584"/>
    <w:rsid w:val="00A95AE6"/>
    <w:rsid w:val="00A95BC6"/>
    <w:rsid w:val="00A95E58"/>
    <w:rsid w:val="00A95FD2"/>
    <w:rsid w:val="00A96044"/>
    <w:rsid w:val="00A96341"/>
    <w:rsid w:val="00A965DC"/>
    <w:rsid w:val="00A9662B"/>
    <w:rsid w:val="00A96682"/>
    <w:rsid w:val="00A969D4"/>
    <w:rsid w:val="00A96A1E"/>
    <w:rsid w:val="00A96A7B"/>
    <w:rsid w:val="00A96C3A"/>
    <w:rsid w:val="00A96D11"/>
    <w:rsid w:val="00A96F7F"/>
    <w:rsid w:val="00A970BE"/>
    <w:rsid w:val="00A97126"/>
    <w:rsid w:val="00A971A8"/>
    <w:rsid w:val="00A97475"/>
    <w:rsid w:val="00A97CAC"/>
    <w:rsid w:val="00A97D13"/>
    <w:rsid w:val="00A97D14"/>
    <w:rsid w:val="00A97E4D"/>
    <w:rsid w:val="00A97EC6"/>
    <w:rsid w:val="00AA0334"/>
    <w:rsid w:val="00AA035D"/>
    <w:rsid w:val="00AA0366"/>
    <w:rsid w:val="00AA039E"/>
    <w:rsid w:val="00AA0423"/>
    <w:rsid w:val="00AA08EB"/>
    <w:rsid w:val="00AA0917"/>
    <w:rsid w:val="00AA0998"/>
    <w:rsid w:val="00AA0A9E"/>
    <w:rsid w:val="00AA0D23"/>
    <w:rsid w:val="00AA0D83"/>
    <w:rsid w:val="00AA0E42"/>
    <w:rsid w:val="00AA0E9C"/>
    <w:rsid w:val="00AA125A"/>
    <w:rsid w:val="00AA128D"/>
    <w:rsid w:val="00AA12EC"/>
    <w:rsid w:val="00AA156D"/>
    <w:rsid w:val="00AA15AB"/>
    <w:rsid w:val="00AA17A0"/>
    <w:rsid w:val="00AA1814"/>
    <w:rsid w:val="00AA1E04"/>
    <w:rsid w:val="00AA1E16"/>
    <w:rsid w:val="00AA1F38"/>
    <w:rsid w:val="00AA1FC2"/>
    <w:rsid w:val="00AA2039"/>
    <w:rsid w:val="00AA22D9"/>
    <w:rsid w:val="00AA22E9"/>
    <w:rsid w:val="00AA2586"/>
    <w:rsid w:val="00AA29CC"/>
    <w:rsid w:val="00AA2A2C"/>
    <w:rsid w:val="00AA3042"/>
    <w:rsid w:val="00AA3461"/>
    <w:rsid w:val="00AA35EC"/>
    <w:rsid w:val="00AA3760"/>
    <w:rsid w:val="00AA3A32"/>
    <w:rsid w:val="00AA3AD0"/>
    <w:rsid w:val="00AA3BE2"/>
    <w:rsid w:val="00AA3BF1"/>
    <w:rsid w:val="00AA3C0B"/>
    <w:rsid w:val="00AA3CA3"/>
    <w:rsid w:val="00AA4381"/>
    <w:rsid w:val="00AA473E"/>
    <w:rsid w:val="00AA475A"/>
    <w:rsid w:val="00AA4A5B"/>
    <w:rsid w:val="00AA4B65"/>
    <w:rsid w:val="00AA4FB7"/>
    <w:rsid w:val="00AA502E"/>
    <w:rsid w:val="00AA50DA"/>
    <w:rsid w:val="00AA523E"/>
    <w:rsid w:val="00AA52BC"/>
    <w:rsid w:val="00AA556F"/>
    <w:rsid w:val="00AA5791"/>
    <w:rsid w:val="00AA58CA"/>
    <w:rsid w:val="00AA5CF2"/>
    <w:rsid w:val="00AA6308"/>
    <w:rsid w:val="00AA6357"/>
    <w:rsid w:val="00AA6514"/>
    <w:rsid w:val="00AA6A7B"/>
    <w:rsid w:val="00AA6AF3"/>
    <w:rsid w:val="00AA6C55"/>
    <w:rsid w:val="00AA6EE6"/>
    <w:rsid w:val="00AA7198"/>
    <w:rsid w:val="00AA7363"/>
    <w:rsid w:val="00AA7451"/>
    <w:rsid w:val="00AA749B"/>
    <w:rsid w:val="00AA7720"/>
    <w:rsid w:val="00AA7966"/>
    <w:rsid w:val="00AA7AA1"/>
    <w:rsid w:val="00AA7B13"/>
    <w:rsid w:val="00AA7E61"/>
    <w:rsid w:val="00AB00F6"/>
    <w:rsid w:val="00AB01FB"/>
    <w:rsid w:val="00AB08B9"/>
    <w:rsid w:val="00AB0E8F"/>
    <w:rsid w:val="00AB0F6C"/>
    <w:rsid w:val="00AB10E1"/>
    <w:rsid w:val="00AB1395"/>
    <w:rsid w:val="00AB14BA"/>
    <w:rsid w:val="00AB1C0B"/>
    <w:rsid w:val="00AB1DE7"/>
    <w:rsid w:val="00AB1F13"/>
    <w:rsid w:val="00AB1F3F"/>
    <w:rsid w:val="00AB1FB0"/>
    <w:rsid w:val="00AB2411"/>
    <w:rsid w:val="00AB2493"/>
    <w:rsid w:val="00AB290D"/>
    <w:rsid w:val="00AB3050"/>
    <w:rsid w:val="00AB3432"/>
    <w:rsid w:val="00AB366B"/>
    <w:rsid w:val="00AB376D"/>
    <w:rsid w:val="00AB3810"/>
    <w:rsid w:val="00AB3912"/>
    <w:rsid w:val="00AB3B81"/>
    <w:rsid w:val="00AB3E1B"/>
    <w:rsid w:val="00AB3E40"/>
    <w:rsid w:val="00AB4028"/>
    <w:rsid w:val="00AB420F"/>
    <w:rsid w:val="00AB4243"/>
    <w:rsid w:val="00AB4279"/>
    <w:rsid w:val="00AB458B"/>
    <w:rsid w:val="00AB460D"/>
    <w:rsid w:val="00AB4CDF"/>
    <w:rsid w:val="00AB509B"/>
    <w:rsid w:val="00AB5141"/>
    <w:rsid w:val="00AB52A8"/>
    <w:rsid w:val="00AB52C8"/>
    <w:rsid w:val="00AB538F"/>
    <w:rsid w:val="00AB5465"/>
    <w:rsid w:val="00AB552D"/>
    <w:rsid w:val="00AB5772"/>
    <w:rsid w:val="00AB582D"/>
    <w:rsid w:val="00AB58B0"/>
    <w:rsid w:val="00AB592A"/>
    <w:rsid w:val="00AB59E3"/>
    <w:rsid w:val="00AB5B26"/>
    <w:rsid w:val="00AB6108"/>
    <w:rsid w:val="00AB6616"/>
    <w:rsid w:val="00AB67BA"/>
    <w:rsid w:val="00AB6C58"/>
    <w:rsid w:val="00AB6CAD"/>
    <w:rsid w:val="00AB6EFF"/>
    <w:rsid w:val="00AB700C"/>
    <w:rsid w:val="00AB70C8"/>
    <w:rsid w:val="00AB70F3"/>
    <w:rsid w:val="00AB7205"/>
    <w:rsid w:val="00AB741A"/>
    <w:rsid w:val="00AB7594"/>
    <w:rsid w:val="00AB7AC3"/>
    <w:rsid w:val="00AB7C54"/>
    <w:rsid w:val="00AB7CD3"/>
    <w:rsid w:val="00AB7CFC"/>
    <w:rsid w:val="00AB7E81"/>
    <w:rsid w:val="00AC016B"/>
    <w:rsid w:val="00AC03A5"/>
    <w:rsid w:val="00AC053B"/>
    <w:rsid w:val="00AC063D"/>
    <w:rsid w:val="00AC0657"/>
    <w:rsid w:val="00AC073E"/>
    <w:rsid w:val="00AC0869"/>
    <w:rsid w:val="00AC098D"/>
    <w:rsid w:val="00AC09E6"/>
    <w:rsid w:val="00AC0A3E"/>
    <w:rsid w:val="00AC0DD6"/>
    <w:rsid w:val="00AC1002"/>
    <w:rsid w:val="00AC1025"/>
    <w:rsid w:val="00AC1248"/>
    <w:rsid w:val="00AC1294"/>
    <w:rsid w:val="00AC141E"/>
    <w:rsid w:val="00AC1420"/>
    <w:rsid w:val="00AC1826"/>
    <w:rsid w:val="00AC1922"/>
    <w:rsid w:val="00AC1E58"/>
    <w:rsid w:val="00AC2070"/>
    <w:rsid w:val="00AC27E6"/>
    <w:rsid w:val="00AC2895"/>
    <w:rsid w:val="00AC292C"/>
    <w:rsid w:val="00AC2A2C"/>
    <w:rsid w:val="00AC2BAD"/>
    <w:rsid w:val="00AC2C38"/>
    <w:rsid w:val="00AC2D3B"/>
    <w:rsid w:val="00AC2EE3"/>
    <w:rsid w:val="00AC2FDE"/>
    <w:rsid w:val="00AC3F4D"/>
    <w:rsid w:val="00AC4823"/>
    <w:rsid w:val="00AC4C28"/>
    <w:rsid w:val="00AC4D15"/>
    <w:rsid w:val="00AC4F44"/>
    <w:rsid w:val="00AC5048"/>
    <w:rsid w:val="00AC50EA"/>
    <w:rsid w:val="00AC51D2"/>
    <w:rsid w:val="00AC51DF"/>
    <w:rsid w:val="00AC521A"/>
    <w:rsid w:val="00AC554A"/>
    <w:rsid w:val="00AC5673"/>
    <w:rsid w:val="00AC5B0E"/>
    <w:rsid w:val="00AC5B38"/>
    <w:rsid w:val="00AC5BA4"/>
    <w:rsid w:val="00AC5C1C"/>
    <w:rsid w:val="00AC6060"/>
    <w:rsid w:val="00AC60EC"/>
    <w:rsid w:val="00AC6130"/>
    <w:rsid w:val="00AC62D3"/>
    <w:rsid w:val="00AC6437"/>
    <w:rsid w:val="00AC65EC"/>
    <w:rsid w:val="00AC67B5"/>
    <w:rsid w:val="00AC6983"/>
    <w:rsid w:val="00AC6AE8"/>
    <w:rsid w:val="00AC6B00"/>
    <w:rsid w:val="00AC6D94"/>
    <w:rsid w:val="00AC6E79"/>
    <w:rsid w:val="00AC700C"/>
    <w:rsid w:val="00AC7944"/>
    <w:rsid w:val="00AC7A6A"/>
    <w:rsid w:val="00AD0086"/>
    <w:rsid w:val="00AD019E"/>
    <w:rsid w:val="00AD02EB"/>
    <w:rsid w:val="00AD03B1"/>
    <w:rsid w:val="00AD042A"/>
    <w:rsid w:val="00AD042F"/>
    <w:rsid w:val="00AD0439"/>
    <w:rsid w:val="00AD04EC"/>
    <w:rsid w:val="00AD0603"/>
    <w:rsid w:val="00AD083F"/>
    <w:rsid w:val="00AD0AC3"/>
    <w:rsid w:val="00AD0AF9"/>
    <w:rsid w:val="00AD0C25"/>
    <w:rsid w:val="00AD0C57"/>
    <w:rsid w:val="00AD0C61"/>
    <w:rsid w:val="00AD0E41"/>
    <w:rsid w:val="00AD1006"/>
    <w:rsid w:val="00AD120A"/>
    <w:rsid w:val="00AD1256"/>
    <w:rsid w:val="00AD136B"/>
    <w:rsid w:val="00AD139B"/>
    <w:rsid w:val="00AD147F"/>
    <w:rsid w:val="00AD1499"/>
    <w:rsid w:val="00AD1507"/>
    <w:rsid w:val="00AD1665"/>
    <w:rsid w:val="00AD187E"/>
    <w:rsid w:val="00AD1A1A"/>
    <w:rsid w:val="00AD1BD5"/>
    <w:rsid w:val="00AD1D41"/>
    <w:rsid w:val="00AD1D4F"/>
    <w:rsid w:val="00AD1ED8"/>
    <w:rsid w:val="00AD1F36"/>
    <w:rsid w:val="00AD2001"/>
    <w:rsid w:val="00AD2548"/>
    <w:rsid w:val="00AD2558"/>
    <w:rsid w:val="00AD2EFF"/>
    <w:rsid w:val="00AD2F2E"/>
    <w:rsid w:val="00AD2F41"/>
    <w:rsid w:val="00AD334B"/>
    <w:rsid w:val="00AD3628"/>
    <w:rsid w:val="00AD365B"/>
    <w:rsid w:val="00AD36FF"/>
    <w:rsid w:val="00AD37B4"/>
    <w:rsid w:val="00AD3824"/>
    <w:rsid w:val="00AD3974"/>
    <w:rsid w:val="00AD3A56"/>
    <w:rsid w:val="00AD3AB6"/>
    <w:rsid w:val="00AD3ACA"/>
    <w:rsid w:val="00AD3D70"/>
    <w:rsid w:val="00AD3E88"/>
    <w:rsid w:val="00AD41A9"/>
    <w:rsid w:val="00AD4630"/>
    <w:rsid w:val="00AD4721"/>
    <w:rsid w:val="00AD4730"/>
    <w:rsid w:val="00AD4FA5"/>
    <w:rsid w:val="00AD5003"/>
    <w:rsid w:val="00AD526E"/>
    <w:rsid w:val="00AD52A6"/>
    <w:rsid w:val="00AD54CD"/>
    <w:rsid w:val="00AD5562"/>
    <w:rsid w:val="00AD573E"/>
    <w:rsid w:val="00AD5843"/>
    <w:rsid w:val="00AD5CCF"/>
    <w:rsid w:val="00AD5D33"/>
    <w:rsid w:val="00AD5E35"/>
    <w:rsid w:val="00AD5F5D"/>
    <w:rsid w:val="00AD5F7D"/>
    <w:rsid w:val="00AD607F"/>
    <w:rsid w:val="00AD6213"/>
    <w:rsid w:val="00AD6792"/>
    <w:rsid w:val="00AD67EF"/>
    <w:rsid w:val="00AD687B"/>
    <w:rsid w:val="00AD696B"/>
    <w:rsid w:val="00AD6A1B"/>
    <w:rsid w:val="00AD6C8C"/>
    <w:rsid w:val="00AD7138"/>
    <w:rsid w:val="00AD756D"/>
    <w:rsid w:val="00AD7736"/>
    <w:rsid w:val="00AD7B81"/>
    <w:rsid w:val="00AD7FC0"/>
    <w:rsid w:val="00AE0256"/>
    <w:rsid w:val="00AE03F2"/>
    <w:rsid w:val="00AE0593"/>
    <w:rsid w:val="00AE05D2"/>
    <w:rsid w:val="00AE06BA"/>
    <w:rsid w:val="00AE0865"/>
    <w:rsid w:val="00AE091B"/>
    <w:rsid w:val="00AE0AAC"/>
    <w:rsid w:val="00AE0B3E"/>
    <w:rsid w:val="00AE0E46"/>
    <w:rsid w:val="00AE103C"/>
    <w:rsid w:val="00AE12CE"/>
    <w:rsid w:val="00AE1705"/>
    <w:rsid w:val="00AE1736"/>
    <w:rsid w:val="00AE1989"/>
    <w:rsid w:val="00AE1AF7"/>
    <w:rsid w:val="00AE1C87"/>
    <w:rsid w:val="00AE2044"/>
    <w:rsid w:val="00AE21B3"/>
    <w:rsid w:val="00AE2691"/>
    <w:rsid w:val="00AE2B64"/>
    <w:rsid w:val="00AE2DEE"/>
    <w:rsid w:val="00AE3296"/>
    <w:rsid w:val="00AE32C4"/>
    <w:rsid w:val="00AE3312"/>
    <w:rsid w:val="00AE3324"/>
    <w:rsid w:val="00AE35F5"/>
    <w:rsid w:val="00AE3673"/>
    <w:rsid w:val="00AE3AAD"/>
    <w:rsid w:val="00AE3ABB"/>
    <w:rsid w:val="00AE3D7F"/>
    <w:rsid w:val="00AE3EC1"/>
    <w:rsid w:val="00AE3F85"/>
    <w:rsid w:val="00AE415B"/>
    <w:rsid w:val="00AE4646"/>
    <w:rsid w:val="00AE4816"/>
    <w:rsid w:val="00AE48B9"/>
    <w:rsid w:val="00AE4BE8"/>
    <w:rsid w:val="00AE4E14"/>
    <w:rsid w:val="00AE4FFB"/>
    <w:rsid w:val="00AE57C4"/>
    <w:rsid w:val="00AE5F2A"/>
    <w:rsid w:val="00AE60C4"/>
    <w:rsid w:val="00AE6211"/>
    <w:rsid w:val="00AE6241"/>
    <w:rsid w:val="00AE6319"/>
    <w:rsid w:val="00AE6555"/>
    <w:rsid w:val="00AE6868"/>
    <w:rsid w:val="00AE69D7"/>
    <w:rsid w:val="00AE6E17"/>
    <w:rsid w:val="00AE734E"/>
    <w:rsid w:val="00AE75E9"/>
    <w:rsid w:val="00AE7739"/>
    <w:rsid w:val="00AE779B"/>
    <w:rsid w:val="00AE77A9"/>
    <w:rsid w:val="00AE780B"/>
    <w:rsid w:val="00AE7819"/>
    <w:rsid w:val="00AE7997"/>
    <w:rsid w:val="00AE79DB"/>
    <w:rsid w:val="00AE7A80"/>
    <w:rsid w:val="00AE7B0D"/>
    <w:rsid w:val="00AE7E66"/>
    <w:rsid w:val="00AE7EA5"/>
    <w:rsid w:val="00AF0114"/>
    <w:rsid w:val="00AF01CA"/>
    <w:rsid w:val="00AF0260"/>
    <w:rsid w:val="00AF0279"/>
    <w:rsid w:val="00AF04CA"/>
    <w:rsid w:val="00AF0509"/>
    <w:rsid w:val="00AF0662"/>
    <w:rsid w:val="00AF06C8"/>
    <w:rsid w:val="00AF0A84"/>
    <w:rsid w:val="00AF0D0E"/>
    <w:rsid w:val="00AF0FAE"/>
    <w:rsid w:val="00AF101E"/>
    <w:rsid w:val="00AF10EA"/>
    <w:rsid w:val="00AF165A"/>
    <w:rsid w:val="00AF16E8"/>
    <w:rsid w:val="00AF19EB"/>
    <w:rsid w:val="00AF1F68"/>
    <w:rsid w:val="00AF202D"/>
    <w:rsid w:val="00AF2436"/>
    <w:rsid w:val="00AF256D"/>
    <w:rsid w:val="00AF2599"/>
    <w:rsid w:val="00AF26BC"/>
    <w:rsid w:val="00AF270B"/>
    <w:rsid w:val="00AF2B77"/>
    <w:rsid w:val="00AF2C17"/>
    <w:rsid w:val="00AF2D62"/>
    <w:rsid w:val="00AF2EBC"/>
    <w:rsid w:val="00AF2FED"/>
    <w:rsid w:val="00AF3107"/>
    <w:rsid w:val="00AF3109"/>
    <w:rsid w:val="00AF324B"/>
    <w:rsid w:val="00AF332E"/>
    <w:rsid w:val="00AF3516"/>
    <w:rsid w:val="00AF367B"/>
    <w:rsid w:val="00AF370C"/>
    <w:rsid w:val="00AF3A32"/>
    <w:rsid w:val="00AF3D3A"/>
    <w:rsid w:val="00AF3D48"/>
    <w:rsid w:val="00AF3E85"/>
    <w:rsid w:val="00AF3EE6"/>
    <w:rsid w:val="00AF4006"/>
    <w:rsid w:val="00AF4717"/>
    <w:rsid w:val="00AF48A4"/>
    <w:rsid w:val="00AF48D8"/>
    <w:rsid w:val="00AF4AAA"/>
    <w:rsid w:val="00AF4BFD"/>
    <w:rsid w:val="00AF4CCA"/>
    <w:rsid w:val="00AF5097"/>
    <w:rsid w:val="00AF50FF"/>
    <w:rsid w:val="00AF53F4"/>
    <w:rsid w:val="00AF576A"/>
    <w:rsid w:val="00AF5850"/>
    <w:rsid w:val="00AF5C32"/>
    <w:rsid w:val="00AF5CA8"/>
    <w:rsid w:val="00AF5CBF"/>
    <w:rsid w:val="00AF60AF"/>
    <w:rsid w:val="00AF6135"/>
    <w:rsid w:val="00AF62C5"/>
    <w:rsid w:val="00AF651A"/>
    <w:rsid w:val="00AF661E"/>
    <w:rsid w:val="00AF6688"/>
    <w:rsid w:val="00AF682C"/>
    <w:rsid w:val="00AF6A1B"/>
    <w:rsid w:val="00AF6C4E"/>
    <w:rsid w:val="00AF6C81"/>
    <w:rsid w:val="00AF6E3F"/>
    <w:rsid w:val="00AF6EBD"/>
    <w:rsid w:val="00AF73D4"/>
    <w:rsid w:val="00AF73E6"/>
    <w:rsid w:val="00AF759F"/>
    <w:rsid w:val="00AF75E0"/>
    <w:rsid w:val="00AF7614"/>
    <w:rsid w:val="00AF763E"/>
    <w:rsid w:val="00AF7B7A"/>
    <w:rsid w:val="00AF7D14"/>
    <w:rsid w:val="00AF7FCB"/>
    <w:rsid w:val="00B00195"/>
    <w:rsid w:val="00B00307"/>
    <w:rsid w:val="00B00416"/>
    <w:rsid w:val="00B00424"/>
    <w:rsid w:val="00B00667"/>
    <w:rsid w:val="00B006ED"/>
    <w:rsid w:val="00B00857"/>
    <w:rsid w:val="00B00D83"/>
    <w:rsid w:val="00B0104E"/>
    <w:rsid w:val="00B012A0"/>
    <w:rsid w:val="00B013B8"/>
    <w:rsid w:val="00B01730"/>
    <w:rsid w:val="00B017CF"/>
    <w:rsid w:val="00B01880"/>
    <w:rsid w:val="00B01B93"/>
    <w:rsid w:val="00B01BEF"/>
    <w:rsid w:val="00B01C2B"/>
    <w:rsid w:val="00B01D1E"/>
    <w:rsid w:val="00B01D73"/>
    <w:rsid w:val="00B01D91"/>
    <w:rsid w:val="00B0202F"/>
    <w:rsid w:val="00B020DE"/>
    <w:rsid w:val="00B02782"/>
    <w:rsid w:val="00B027DB"/>
    <w:rsid w:val="00B0295C"/>
    <w:rsid w:val="00B02A4E"/>
    <w:rsid w:val="00B02AEB"/>
    <w:rsid w:val="00B02B7B"/>
    <w:rsid w:val="00B02B9E"/>
    <w:rsid w:val="00B02DEA"/>
    <w:rsid w:val="00B02FC6"/>
    <w:rsid w:val="00B02FEF"/>
    <w:rsid w:val="00B03105"/>
    <w:rsid w:val="00B0337D"/>
    <w:rsid w:val="00B033CE"/>
    <w:rsid w:val="00B035B5"/>
    <w:rsid w:val="00B03749"/>
    <w:rsid w:val="00B03B27"/>
    <w:rsid w:val="00B04347"/>
    <w:rsid w:val="00B044C2"/>
    <w:rsid w:val="00B047C6"/>
    <w:rsid w:val="00B0493D"/>
    <w:rsid w:val="00B04AA1"/>
    <w:rsid w:val="00B052C5"/>
    <w:rsid w:val="00B053D8"/>
    <w:rsid w:val="00B0545E"/>
    <w:rsid w:val="00B0597F"/>
    <w:rsid w:val="00B05A65"/>
    <w:rsid w:val="00B05B8A"/>
    <w:rsid w:val="00B05DFC"/>
    <w:rsid w:val="00B062ED"/>
    <w:rsid w:val="00B06428"/>
    <w:rsid w:val="00B066FE"/>
    <w:rsid w:val="00B067B0"/>
    <w:rsid w:val="00B069DE"/>
    <w:rsid w:val="00B06AF8"/>
    <w:rsid w:val="00B06B24"/>
    <w:rsid w:val="00B06D93"/>
    <w:rsid w:val="00B06DCE"/>
    <w:rsid w:val="00B06E0F"/>
    <w:rsid w:val="00B06F53"/>
    <w:rsid w:val="00B0706D"/>
    <w:rsid w:val="00B07322"/>
    <w:rsid w:val="00B076D6"/>
    <w:rsid w:val="00B079E3"/>
    <w:rsid w:val="00B07B4F"/>
    <w:rsid w:val="00B07B9F"/>
    <w:rsid w:val="00B1008E"/>
    <w:rsid w:val="00B100A5"/>
    <w:rsid w:val="00B1017D"/>
    <w:rsid w:val="00B102FA"/>
    <w:rsid w:val="00B10793"/>
    <w:rsid w:val="00B10842"/>
    <w:rsid w:val="00B10990"/>
    <w:rsid w:val="00B10A61"/>
    <w:rsid w:val="00B10AA6"/>
    <w:rsid w:val="00B10B02"/>
    <w:rsid w:val="00B10B0D"/>
    <w:rsid w:val="00B10B1D"/>
    <w:rsid w:val="00B10CF9"/>
    <w:rsid w:val="00B10DEB"/>
    <w:rsid w:val="00B10E32"/>
    <w:rsid w:val="00B10F4D"/>
    <w:rsid w:val="00B11412"/>
    <w:rsid w:val="00B11503"/>
    <w:rsid w:val="00B11582"/>
    <w:rsid w:val="00B115F8"/>
    <w:rsid w:val="00B11812"/>
    <w:rsid w:val="00B1199B"/>
    <w:rsid w:val="00B11AB0"/>
    <w:rsid w:val="00B11BDA"/>
    <w:rsid w:val="00B11BE9"/>
    <w:rsid w:val="00B12319"/>
    <w:rsid w:val="00B123DA"/>
    <w:rsid w:val="00B12519"/>
    <w:rsid w:val="00B12B3D"/>
    <w:rsid w:val="00B12C02"/>
    <w:rsid w:val="00B12CC3"/>
    <w:rsid w:val="00B12CD2"/>
    <w:rsid w:val="00B12D13"/>
    <w:rsid w:val="00B12D73"/>
    <w:rsid w:val="00B12D7E"/>
    <w:rsid w:val="00B1336B"/>
    <w:rsid w:val="00B13453"/>
    <w:rsid w:val="00B1347A"/>
    <w:rsid w:val="00B134BE"/>
    <w:rsid w:val="00B13508"/>
    <w:rsid w:val="00B13518"/>
    <w:rsid w:val="00B136C9"/>
    <w:rsid w:val="00B13A09"/>
    <w:rsid w:val="00B13D58"/>
    <w:rsid w:val="00B142E6"/>
    <w:rsid w:val="00B1446B"/>
    <w:rsid w:val="00B1465A"/>
    <w:rsid w:val="00B14750"/>
    <w:rsid w:val="00B14780"/>
    <w:rsid w:val="00B148FC"/>
    <w:rsid w:val="00B1495E"/>
    <w:rsid w:val="00B149CE"/>
    <w:rsid w:val="00B14F04"/>
    <w:rsid w:val="00B15235"/>
    <w:rsid w:val="00B1531A"/>
    <w:rsid w:val="00B156F8"/>
    <w:rsid w:val="00B157DA"/>
    <w:rsid w:val="00B15A3C"/>
    <w:rsid w:val="00B15BA7"/>
    <w:rsid w:val="00B15D3F"/>
    <w:rsid w:val="00B15DF3"/>
    <w:rsid w:val="00B15FD9"/>
    <w:rsid w:val="00B16068"/>
    <w:rsid w:val="00B16757"/>
    <w:rsid w:val="00B16989"/>
    <w:rsid w:val="00B169CC"/>
    <w:rsid w:val="00B16BBA"/>
    <w:rsid w:val="00B16CED"/>
    <w:rsid w:val="00B1707A"/>
    <w:rsid w:val="00B1731A"/>
    <w:rsid w:val="00B17399"/>
    <w:rsid w:val="00B174BE"/>
    <w:rsid w:val="00B17724"/>
    <w:rsid w:val="00B1777E"/>
    <w:rsid w:val="00B179F9"/>
    <w:rsid w:val="00B17B90"/>
    <w:rsid w:val="00B17CA7"/>
    <w:rsid w:val="00B17EF8"/>
    <w:rsid w:val="00B2017F"/>
    <w:rsid w:val="00B20359"/>
    <w:rsid w:val="00B204AA"/>
    <w:rsid w:val="00B206B7"/>
    <w:rsid w:val="00B20703"/>
    <w:rsid w:val="00B2090A"/>
    <w:rsid w:val="00B20C5C"/>
    <w:rsid w:val="00B20FC4"/>
    <w:rsid w:val="00B21092"/>
    <w:rsid w:val="00B211A8"/>
    <w:rsid w:val="00B21207"/>
    <w:rsid w:val="00B21278"/>
    <w:rsid w:val="00B2178C"/>
    <w:rsid w:val="00B217B8"/>
    <w:rsid w:val="00B219BF"/>
    <w:rsid w:val="00B21E65"/>
    <w:rsid w:val="00B22312"/>
    <w:rsid w:val="00B224D4"/>
    <w:rsid w:val="00B2264A"/>
    <w:rsid w:val="00B2287C"/>
    <w:rsid w:val="00B228F1"/>
    <w:rsid w:val="00B22BA7"/>
    <w:rsid w:val="00B23263"/>
    <w:rsid w:val="00B23360"/>
    <w:rsid w:val="00B23435"/>
    <w:rsid w:val="00B23451"/>
    <w:rsid w:val="00B234CB"/>
    <w:rsid w:val="00B2376D"/>
    <w:rsid w:val="00B2397D"/>
    <w:rsid w:val="00B23987"/>
    <w:rsid w:val="00B239C9"/>
    <w:rsid w:val="00B23C8F"/>
    <w:rsid w:val="00B23FB6"/>
    <w:rsid w:val="00B2409E"/>
    <w:rsid w:val="00B2442D"/>
    <w:rsid w:val="00B247AE"/>
    <w:rsid w:val="00B2493C"/>
    <w:rsid w:val="00B2495D"/>
    <w:rsid w:val="00B24B57"/>
    <w:rsid w:val="00B24BB1"/>
    <w:rsid w:val="00B24CCC"/>
    <w:rsid w:val="00B24CEF"/>
    <w:rsid w:val="00B252E0"/>
    <w:rsid w:val="00B2559F"/>
    <w:rsid w:val="00B25DA4"/>
    <w:rsid w:val="00B25EF7"/>
    <w:rsid w:val="00B261E7"/>
    <w:rsid w:val="00B265C9"/>
    <w:rsid w:val="00B269C3"/>
    <w:rsid w:val="00B26D6D"/>
    <w:rsid w:val="00B27064"/>
    <w:rsid w:val="00B270E8"/>
    <w:rsid w:val="00B27AE1"/>
    <w:rsid w:val="00B27C0D"/>
    <w:rsid w:val="00B27F4D"/>
    <w:rsid w:val="00B27FA1"/>
    <w:rsid w:val="00B302CA"/>
    <w:rsid w:val="00B306FE"/>
    <w:rsid w:val="00B30761"/>
    <w:rsid w:val="00B30C10"/>
    <w:rsid w:val="00B30C15"/>
    <w:rsid w:val="00B30DE6"/>
    <w:rsid w:val="00B30E31"/>
    <w:rsid w:val="00B31167"/>
    <w:rsid w:val="00B3162E"/>
    <w:rsid w:val="00B317CF"/>
    <w:rsid w:val="00B317D8"/>
    <w:rsid w:val="00B31932"/>
    <w:rsid w:val="00B31B30"/>
    <w:rsid w:val="00B31BCA"/>
    <w:rsid w:val="00B31D77"/>
    <w:rsid w:val="00B31F53"/>
    <w:rsid w:val="00B3201A"/>
    <w:rsid w:val="00B3222F"/>
    <w:rsid w:val="00B322C9"/>
    <w:rsid w:val="00B322F5"/>
    <w:rsid w:val="00B32307"/>
    <w:rsid w:val="00B32680"/>
    <w:rsid w:val="00B32953"/>
    <w:rsid w:val="00B329F2"/>
    <w:rsid w:val="00B32B7F"/>
    <w:rsid w:val="00B32D71"/>
    <w:rsid w:val="00B32D8E"/>
    <w:rsid w:val="00B33047"/>
    <w:rsid w:val="00B33072"/>
    <w:rsid w:val="00B330DB"/>
    <w:rsid w:val="00B33ADF"/>
    <w:rsid w:val="00B33DB9"/>
    <w:rsid w:val="00B340F4"/>
    <w:rsid w:val="00B34E0F"/>
    <w:rsid w:val="00B34EE1"/>
    <w:rsid w:val="00B35113"/>
    <w:rsid w:val="00B35255"/>
    <w:rsid w:val="00B352D7"/>
    <w:rsid w:val="00B356CF"/>
    <w:rsid w:val="00B356DD"/>
    <w:rsid w:val="00B35788"/>
    <w:rsid w:val="00B35824"/>
    <w:rsid w:val="00B35A85"/>
    <w:rsid w:val="00B35C0F"/>
    <w:rsid w:val="00B35C59"/>
    <w:rsid w:val="00B35D32"/>
    <w:rsid w:val="00B35DE7"/>
    <w:rsid w:val="00B35F26"/>
    <w:rsid w:val="00B3601B"/>
    <w:rsid w:val="00B36327"/>
    <w:rsid w:val="00B366AC"/>
    <w:rsid w:val="00B366F5"/>
    <w:rsid w:val="00B36783"/>
    <w:rsid w:val="00B368F9"/>
    <w:rsid w:val="00B3699E"/>
    <w:rsid w:val="00B369B8"/>
    <w:rsid w:val="00B36AD2"/>
    <w:rsid w:val="00B36D54"/>
    <w:rsid w:val="00B36E75"/>
    <w:rsid w:val="00B3703F"/>
    <w:rsid w:val="00B370CC"/>
    <w:rsid w:val="00B374CC"/>
    <w:rsid w:val="00B37651"/>
    <w:rsid w:val="00B3765C"/>
    <w:rsid w:val="00B37790"/>
    <w:rsid w:val="00B378C0"/>
    <w:rsid w:val="00B378CA"/>
    <w:rsid w:val="00B37B14"/>
    <w:rsid w:val="00B37B66"/>
    <w:rsid w:val="00B37E6E"/>
    <w:rsid w:val="00B4007C"/>
    <w:rsid w:val="00B400E2"/>
    <w:rsid w:val="00B40152"/>
    <w:rsid w:val="00B40906"/>
    <w:rsid w:val="00B40A44"/>
    <w:rsid w:val="00B40AAB"/>
    <w:rsid w:val="00B411B7"/>
    <w:rsid w:val="00B41294"/>
    <w:rsid w:val="00B415D8"/>
    <w:rsid w:val="00B41C6A"/>
    <w:rsid w:val="00B422FF"/>
    <w:rsid w:val="00B4255B"/>
    <w:rsid w:val="00B42715"/>
    <w:rsid w:val="00B4272C"/>
    <w:rsid w:val="00B429E4"/>
    <w:rsid w:val="00B42AEC"/>
    <w:rsid w:val="00B42BF1"/>
    <w:rsid w:val="00B42D23"/>
    <w:rsid w:val="00B42DEF"/>
    <w:rsid w:val="00B42FD4"/>
    <w:rsid w:val="00B43149"/>
    <w:rsid w:val="00B43546"/>
    <w:rsid w:val="00B43670"/>
    <w:rsid w:val="00B4385B"/>
    <w:rsid w:val="00B43E90"/>
    <w:rsid w:val="00B4469C"/>
    <w:rsid w:val="00B4482E"/>
    <w:rsid w:val="00B4485B"/>
    <w:rsid w:val="00B448B1"/>
    <w:rsid w:val="00B44A6D"/>
    <w:rsid w:val="00B44B28"/>
    <w:rsid w:val="00B44FBF"/>
    <w:rsid w:val="00B451CB"/>
    <w:rsid w:val="00B452DF"/>
    <w:rsid w:val="00B45520"/>
    <w:rsid w:val="00B4560D"/>
    <w:rsid w:val="00B4582A"/>
    <w:rsid w:val="00B4582F"/>
    <w:rsid w:val="00B45BD8"/>
    <w:rsid w:val="00B45C87"/>
    <w:rsid w:val="00B46154"/>
    <w:rsid w:val="00B46445"/>
    <w:rsid w:val="00B464C3"/>
    <w:rsid w:val="00B464FD"/>
    <w:rsid w:val="00B46899"/>
    <w:rsid w:val="00B47471"/>
    <w:rsid w:val="00B47514"/>
    <w:rsid w:val="00B47B95"/>
    <w:rsid w:val="00B47D96"/>
    <w:rsid w:val="00B501FA"/>
    <w:rsid w:val="00B50217"/>
    <w:rsid w:val="00B504FC"/>
    <w:rsid w:val="00B5061A"/>
    <w:rsid w:val="00B50623"/>
    <w:rsid w:val="00B5069E"/>
    <w:rsid w:val="00B50760"/>
    <w:rsid w:val="00B50857"/>
    <w:rsid w:val="00B50883"/>
    <w:rsid w:val="00B50B91"/>
    <w:rsid w:val="00B50D2D"/>
    <w:rsid w:val="00B50E32"/>
    <w:rsid w:val="00B50F53"/>
    <w:rsid w:val="00B50F8F"/>
    <w:rsid w:val="00B51080"/>
    <w:rsid w:val="00B511D0"/>
    <w:rsid w:val="00B51572"/>
    <w:rsid w:val="00B52054"/>
    <w:rsid w:val="00B5208A"/>
    <w:rsid w:val="00B5216C"/>
    <w:rsid w:val="00B5216D"/>
    <w:rsid w:val="00B521B7"/>
    <w:rsid w:val="00B52A97"/>
    <w:rsid w:val="00B52CDA"/>
    <w:rsid w:val="00B52E40"/>
    <w:rsid w:val="00B52E6A"/>
    <w:rsid w:val="00B52FF0"/>
    <w:rsid w:val="00B53033"/>
    <w:rsid w:val="00B531F2"/>
    <w:rsid w:val="00B532A0"/>
    <w:rsid w:val="00B53311"/>
    <w:rsid w:val="00B5337B"/>
    <w:rsid w:val="00B53393"/>
    <w:rsid w:val="00B533EC"/>
    <w:rsid w:val="00B534ED"/>
    <w:rsid w:val="00B5377F"/>
    <w:rsid w:val="00B537D6"/>
    <w:rsid w:val="00B538EB"/>
    <w:rsid w:val="00B53971"/>
    <w:rsid w:val="00B53979"/>
    <w:rsid w:val="00B539E9"/>
    <w:rsid w:val="00B53B2A"/>
    <w:rsid w:val="00B53C7B"/>
    <w:rsid w:val="00B53F1F"/>
    <w:rsid w:val="00B5441E"/>
    <w:rsid w:val="00B5442F"/>
    <w:rsid w:val="00B544B3"/>
    <w:rsid w:val="00B545A4"/>
    <w:rsid w:val="00B54968"/>
    <w:rsid w:val="00B550C8"/>
    <w:rsid w:val="00B550F7"/>
    <w:rsid w:val="00B551B0"/>
    <w:rsid w:val="00B55320"/>
    <w:rsid w:val="00B5539A"/>
    <w:rsid w:val="00B55493"/>
    <w:rsid w:val="00B554B6"/>
    <w:rsid w:val="00B555A5"/>
    <w:rsid w:val="00B557D8"/>
    <w:rsid w:val="00B558F4"/>
    <w:rsid w:val="00B55986"/>
    <w:rsid w:val="00B559AA"/>
    <w:rsid w:val="00B55BE4"/>
    <w:rsid w:val="00B55F8E"/>
    <w:rsid w:val="00B55FAA"/>
    <w:rsid w:val="00B561ED"/>
    <w:rsid w:val="00B5628A"/>
    <w:rsid w:val="00B562C2"/>
    <w:rsid w:val="00B5640E"/>
    <w:rsid w:val="00B56439"/>
    <w:rsid w:val="00B5662B"/>
    <w:rsid w:val="00B56ED9"/>
    <w:rsid w:val="00B56F83"/>
    <w:rsid w:val="00B570EA"/>
    <w:rsid w:val="00B57336"/>
    <w:rsid w:val="00B57543"/>
    <w:rsid w:val="00B57698"/>
    <w:rsid w:val="00B578AC"/>
    <w:rsid w:val="00B57D4B"/>
    <w:rsid w:val="00B6008A"/>
    <w:rsid w:val="00B602C3"/>
    <w:rsid w:val="00B6033D"/>
    <w:rsid w:val="00B60685"/>
    <w:rsid w:val="00B6084A"/>
    <w:rsid w:val="00B60A76"/>
    <w:rsid w:val="00B60B93"/>
    <w:rsid w:val="00B60DEC"/>
    <w:rsid w:val="00B60E6C"/>
    <w:rsid w:val="00B60EB5"/>
    <w:rsid w:val="00B60EDB"/>
    <w:rsid w:val="00B60EF4"/>
    <w:rsid w:val="00B61251"/>
    <w:rsid w:val="00B613ED"/>
    <w:rsid w:val="00B6145B"/>
    <w:rsid w:val="00B618A2"/>
    <w:rsid w:val="00B619B7"/>
    <w:rsid w:val="00B61B0D"/>
    <w:rsid w:val="00B61C8D"/>
    <w:rsid w:val="00B61DB3"/>
    <w:rsid w:val="00B61DBC"/>
    <w:rsid w:val="00B61EB3"/>
    <w:rsid w:val="00B61F25"/>
    <w:rsid w:val="00B61F8D"/>
    <w:rsid w:val="00B620B8"/>
    <w:rsid w:val="00B62160"/>
    <w:rsid w:val="00B621FA"/>
    <w:rsid w:val="00B623CC"/>
    <w:rsid w:val="00B62837"/>
    <w:rsid w:val="00B628BF"/>
    <w:rsid w:val="00B62A14"/>
    <w:rsid w:val="00B62A8C"/>
    <w:rsid w:val="00B62B39"/>
    <w:rsid w:val="00B62B45"/>
    <w:rsid w:val="00B63119"/>
    <w:rsid w:val="00B636D7"/>
    <w:rsid w:val="00B639B8"/>
    <w:rsid w:val="00B639EF"/>
    <w:rsid w:val="00B63A32"/>
    <w:rsid w:val="00B63AF9"/>
    <w:rsid w:val="00B63CC7"/>
    <w:rsid w:val="00B6464A"/>
    <w:rsid w:val="00B646B9"/>
    <w:rsid w:val="00B646FF"/>
    <w:rsid w:val="00B64873"/>
    <w:rsid w:val="00B648A4"/>
    <w:rsid w:val="00B64913"/>
    <w:rsid w:val="00B64CD0"/>
    <w:rsid w:val="00B64D1C"/>
    <w:rsid w:val="00B64F7B"/>
    <w:rsid w:val="00B65117"/>
    <w:rsid w:val="00B65180"/>
    <w:rsid w:val="00B65259"/>
    <w:rsid w:val="00B65288"/>
    <w:rsid w:val="00B6549B"/>
    <w:rsid w:val="00B657B1"/>
    <w:rsid w:val="00B657DA"/>
    <w:rsid w:val="00B65C43"/>
    <w:rsid w:val="00B66062"/>
    <w:rsid w:val="00B66212"/>
    <w:rsid w:val="00B66292"/>
    <w:rsid w:val="00B66566"/>
    <w:rsid w:val="00B665A7"/>
    <w:rsid w:val="00B665E7"/>
    <w:rsid w:val="00B666AE"/>
    <w:rsid w:val="00B667EF"/>
    <w:rsid w:val="00B66865"/>
    <w:rsid w:val="00B66A19"/>
    <w:rsid w:val="00B66C5C"/>
    <w:rsid w:val="00B66D46"/>
    <w:rsid w:val="00B66D5F"/>
    <w:rsid w:val="00B66D67"/>
    <w:rsid w:val="00B66FDE"/>
    <w:rsid w:val="00B6704E"/>
    <w:rsid w:val="00B6710C"/>
    <w:rsid w:val="00B67651"/>
    <w:rsid w:val="00B67866"/>
    <w:rsid w:val="00B67981"/>
    <w:rsid w:val="00B679DD"/>
    <w:rsid w:val="00B67B2F"/>
    <w:rsid w:val="00B67EDD"/>
    <w:rsid w:val="00B67FB1"/>
    <w:rsid w:val="00B700B7"/>
    <w:rsid w:val="00B702A2"/>
    <w:rsid w:val="00B702E2"/>
    <w:rsid w:val="00B704EC"/>
    <w:rsid w:val="00B70678"/>
    <w:rsid w:val="00B707FA"/>
    <w:rsid w:val="00B709BD"/>
    <w:rsid w:val="00B70A16"/>
    <w:rsid w:val="00B70AEA"/>
    <w:rsid w:val="00B70B54"/>
    <w:rsid w:val="00B70C43"/>
    <w:rsid w:val="00B70E09"/>
    <w:rsid w:val="00B70E34"/>
    <w:rsid w:val="00B712FD"/>
    <w:rsid w:val="00B71351"/>
    <w:rsid w:val="00B7142C"/>
    <w:rsid w:val="00B7147C"/>
    <w:rsid w:val="00B714BE"/>
    <w:rsid w:val="00B71564"/>
    <w:rsid w:val="00B717AA"/>
    <w:rsid w:val="00B718D6"/>
    <w:rsid w:val="00B71B4A"/>
    <w:rsid w:val="00B71B75"/>
    <w:rsid w:val="00B71C73"/>
    <w:rsid w:val="00B71C8A"/>
    <w:rsid w:val="00B71DC7"/>
    <w:rsid w:val="00B720C2"/>
    <w:rsid w:val="00B72281"/>
    <w:rsid w:val="00B723B6"/>
    <w:rsid w:val="00B723C6"/>
    <w:rsid w:val="00B7251F"/>
    <w:rsid w:val="00B72522"/>
    <w:rsid w:val="00B727C6"/>
    <w:rsid w:val="00B72814"/>
    <w:rsid w:val="00B72866"/>
    <w:rsid w:val="00B728AA"/>
    <w:rsid w:val="00B72ACE"/>
    <w:rsid w:val="00B72B24"/>
    <w:rsid w:val="00B72D5E"/>
    <w:rsid w:val="00B72E70"/>
    <w:rsid w:val="00B72F49"/>
    <w:rsid w:val="00B730CF"/>
    <w:rsid w:val="00B73182"/>
    <w:rsid w:val="00B73572"/>
    <w:rsid w:val="00B736F7"/>
    <w:rsid w:val="00B73769"/>
    <w:rsid w:val="00B738CC"/>
    <w:rsid w:val="00B73908"/>
    <w:rsid w:val="00B73EF5"/>
    <w:rsid w:val="00B73F8E"/>
    <w:rsid w:val="00B73FF6"/>
    <w:rsid w:val="00B74490"/>
    <w:rsid w:val="00B7496D"/>
    <w:rsid w:val="00B74A0F"/>
    <w:rsid w:val="00B74A3D"/>
    <w:rsid w:val="00B74BA9"/>
    <w:rsid w:val="00B74F09"/>
    <w:rsid w:val="00B75164"/>
    <w:rsid w:val="00B7530F"/>
    <w:rsid w:val="00B754F4"/>
    <w:rsid w:val="00B7599D"/>
    <w:rsid w:val="00B75A3D"/>
    <w:rsid w:val="00B75A43"/>
    <w:rsid w:val="00B75A66"/>
    <w:rsid w:val="00B75C96"/>
    <w:rsid w:val="00B75CA9"/>
    <w:rsid w:val="00B75EC6"/>
    <w:rsid w:val="00B7607C"/>
    <w:rsid w:val="00B760A2"/>
    <w:rsid w:val="00B76103"/>
    <w:rsid w:val="00B7615A"/>
    <w:rsid w:val="00B7615B"/>
    <w:rsid w:val="00B761BA"/>
    <w:rsid w:val="00B76270"/>
    <w:rsid w:val="00B762E7"/>
    <w:rsid w:val="00B763ED"/>
    <w:rsid w:val="00B766A5"/>
    <w:rsid w:val="00B767DF"/>
    <w:rsid w:val="00B768C9"/>
    <w:rsid w:val="00B7698B"/>
    <w:rsid w:val="00B76B38"/>
    <w:rsid w:val="00B76BB4"/>
    <w:rsid w:val="00B76D19"/>
    <w:rsid w:val="00B76ECC"/>
    <w:rsid w:val="00B774FD"/>
    <w:rsid w:val="00B7786A"/>
    <w:rsid w:val="00B77935"/>
    <w:rsid w:val="00B77A08"/>
    <w:rsid w:val="00B77A16"/>
    <w:rsid w:val="00B77D41"/>
    <w:rsid w:val="00B80258"/>
    <w:rsid w:val="00B80360"/>
    <w:rsid w:val="00B8070D"/>
    <w:rsid w:val="00B80AAC"/>
    <w:rsid w:val="00B810DF"/>
    <w:rsid w:val="00B81136"/>
    <w:rsid w:val="00B81142"/>
    <w:rsid w:val="00B8153F"/>
    <w:rsid w:val="00B81560"/>
    <w:rsid w:val="00B815FC"/>
    <w:rsid w:val="00B81763"/>
    <w:rsid w:val="00B81770"/>
    <w:rsid w:val="00B8178E"/>
    <w:rsid w:val="00B8180F"/>
    <w:rsid w:val="00B8199C"/>
    <w:rsid w:val="00B81A90"/>
    <w:rsid w:val="00B81E9D"/>
    <w:rsid w:val="00B81EAC"/>
    <w:rsid w:val="00B82222"/>
    <w:rsid w:val="00B8222D"/>
    <w:rsid w:val="00B8223A"/>
    <w:rsid w:val="00B8225C"/>
    <w:rsid w:val="00B82404"/>
    <w:rsid w:val="00B8259E"/>
    <w:rsid w:val="00B82685"/>
    <w:rsid w:val="00B826CA"/>
    <w:rsid w:val="00B82C6E"/>
    <w:rsid w:val="00B82CE0"/>
    <w:rsid w:val="00B82EFA"/>
    <w:rsid w:val="00B8304A"/>
    <w:rsid w:val="00B83358"/>
    <w:rsid w:val="00B83399"/>
    <w:rsid w:val="00B83469"/>
    <w:rsid w:val="00B8377F"/>
    <w:rsid w:val="00B83CCF"/>
    <w:rsid w:val="00B83D0E"/>
    <w:rsid w:val="00B84284"/>
    <w:rsid w:val="00B8432C"/>
    <w:rsid w:val="00B846FB"/>
    <w:rsid w:val="00B85838"/>
    <w:rsid w:val="00B85A92"/>
    <w:rsid w:val="00B85C7E"/>
    <w:rsid w:val="00B85CDB"/>
    <w:rsid w:val="00B85F02"/>
    <w:rsid w:val="00B861A7"/>
    <w:rsid w:val="00B8660E"/>
    <w:rsid w:val="00B86727"/>
    <w:rsid w:val="00B868E2"/>
    <w:rsid w:val="00B86954"/>
    <w:rsid w:val="00B86A2F"/>
    <w:rsid w:val="00B870D5"/>
    <w:rsid w:val="00B87104"/>
    <w:rsid w:val="00B87171"/>
    <w:rsid w:val="00B8717B"/>
    <w:rsid w:val="00B8723A"/>
    <w:rsid w:val="00B872C1"/>
    <w:rsid w:val="00B872C3"/>
    <w:rsid w:val="00B8734F"/>
    <w:rsid w:val="00B8739F"/>
    <w:rsid w:val="00B878E8"/>
    <w:rsid w:val="00B87956"/>
    <w:rsid w:val="00B87979"/>
    <w:rsid w:val="00B879E9"/>
    <w:rsid w:val="00B87A0B"/>
    <w:rsid w:val="00B87A7F"/>
    <w:rsid w:val="00B87B67"/>
    <w:rsid w:val="00B87CEB"/>
    <w:rsid w:val="00B87E2B"/>
    <w:rsid w:val="00B905A7"/>
    <w:rsid w:val="00B90632"/>
    <w:rsid w:val="00B90855"/>
    <w:rsid w:val="00B90AA9"/>
    <w:rsid w:val="00B90C3D"/>
    <w:rsid w:val="00B90C81"/>
    <w:rsid w:val="00B90CB4"/>
    <w:rsid w:val="00B90D05"/>
    <w:rsid w:val="00B90E70"/>
    <w:rsid w:val="00B91469"/>
    <w:rsid w:val="00B914BC"/>
    <w:rsid w:val="00B91705"/>
    <w:rsid w:val="00B917F2"/>
    <w:rsid w:val="00B91A18"/>
    <w:rsid w:val="00B91BB8"/>
    <w:rsid w:val="00B91D65"/>
    <w:rsid w:val="00B92186"/>
    <w:rsid w:val="00B92D18"/>
    <w:rsid w:val="00B92E8F"/>
    <w:rsid w:val="00B93149"/>
    <w:rsid w:val="00B9340F"/>
    <w:rsid w:val="00B9370A"/>
    <w:rsid w:val="00B93C42"/>
    <w:rsid w:val="00B93DF9"/>
    <w:rsid w:val="00B945B0"/>
    <w:rsid w:val="00B945C5"/>
    <w:rsid w:val="00B9493E"/>
    <w:rsid w:val="00B9499F"/>
    <w:rsid w:val="00B949D7"/>
    <w:rsid w:val="00B94AA6"/>
    <w:rsid w:val="00B95295"/>
    <w:rsid w:val="00B954CF"/>
    <w:rsid w:val="00B95642"/>
    <w:rsid w:val="00B957FE"/>
    <w:rsid w:val="00B958D2"/>
    <w:rsid w:val="00B95A81"/>
    <w:rsid w:val="00B95A9B"/>
    <w:rsid w:val="00B95A9C"/>
    <w:rsid w:val="00B95CBD"/>
    <w:rsid w:val="00B96031"/>
    <w:rsid w:val="00B96BA2"/>
    <w:rsid w:val="00B96F43"/>
    <w:rsid w:val="00B97079"/>
    <w:rsid w:val="00B97205"/>
    <w:rsid w:val="00B9728F"/>
    <w:rsid w:val="00B97459"/>
    <w:rsid w:val="00B97835"/>
    <w:rsid w:val="00B9797B"/>
    <w:rsid w:val="00B97A87"/>
    <w:rsid w:val="00B97D12"/>
    <w:rsid w:val="00BA0018"/>
    <w:rsid w:val="00BA015A"/>
    <w:rsid w:val="00BA0337"/>
    <w:rsid w:val="00BA038E"/>
    <w:rsid w:val="00BA041E"/>
    <w:rsid w:val="00BA08F9"/>
    <w:rsid w:val="00BA093A"/>
    <w:rsid w:val="00BA0997"/>
    <w:rsid w:val="00BA0CB4"/>
    <w:rsid w:val="00BA10AC"/>
    <w:rsid w:val="00BA1127"/>
    <w:rsid w:val="00BA15D6"/>
    <w:rsid w:val="00BA188B"/>
    <w:rsid w:val="00BA20CD"/>
    <w:rsid w:val="00BA2298"/>
    <w:rsid w:val="00BA2571"/>
    <w:rsid w:val="00BA25DD"/>
    <w:rsid w:val="00BA263F"/>
    <w:rsid w:val="00BA277C"/>
    <w:rsid w:val="00BA27BD"/>
    <w:rsid w:val="00BA2914"/>
    <w:rsid w:val="00BA2978"/>
    <w:rsid w:val="00BA2C3E"/>
    <w:rsid w:val="00BA2DFE"/>
    <w:rsid w:val="00BA2EF0"/>
    <w:rsid w:val="00BA2F05"/>
    <w:rsid w:val="00BA311C"/>
    <w:rsid w:val="00BA3415"/>
    <w:rsid w:val="00BA35A1"/>
    <w:rsid w:val="00BA367E"/>
    <w:rsid w:val="00BA37BC"/>
    <w:rsid w:val="00BA37EB"/>
    <w:rsid w:val="00BA3A56"/>
    <w:rsid w:val="00BA3B11"/>
    <w:rsid w:val="00BA42D1"/>
    <w:rsid w:val="00BA4C0B"/>
    <w:rsid w:val="00BA4CED"/>
    <w:rsid w:val="00BA4FC1"/>
    <w:rsid w:val="00BA506A"/>
    <w:rsid w:val="00BA50C4"/>
    <w:rsid w:val="00BA5265"/>
    <w:rsid w:val="00BA5417"/>
    <w:rsid w:val="00BA545D"/>
    <w:rsid w:val="00BA5762"/>
    <w:rsid w:val="00BA579B"/>
    <w:rsid w:val="00BA57DB"/>
    <w:rsid w:val="00BA585F"/>
    <w:rsid w:val="00BA5A94"/>
    <w:rsid w:val="00BA5BC9"/>
    <w:rsid w:val="00BA5E3D"/>
    <w:rsid w:val="00BA5F01"/>
    <w:rsid w:val="00BA602B"/>
    <w:rsid w:val="00BA6550"/>
    <w:rsid w:val="00BA65A4"/>
    <w:rsid w:val="00BA699B"/>
    <w:rsid w:val="00BA69A9"/>
    <w:rsid w:val="00BA6C4A"/>
    <w:rsid w:val="00BA6EF5"/>
    <w:rsid w:val="00BA70FD"/>
    <w:rsid w:val="00BA76C2"/>
    <w:rsid w:val="00BA7E29"/>
    <w:rsid w:val="00BA7E54"/>
    <w:rsid w:val="00BA7E8B"/>
    <w:rsid w:val="00BB04CA"/>
    <w:rsid w:val="00BB06A0"/>
    <w:rsid w:val="00BB0704"/>
    <w:rsid w:val="00BB0875"/>
    <w:rsid w:val="00BB0BCB"/>
    <w:rsid w:val="00BB0C10"/>
    <w:rsid w:val="00BB0D66"/>
    <w:rsid w:val="00BB0DE9"/>
    <w:rsid w:val="00BB1105"/>
    <w:rsid w:val="00BB1279"/>
    <w:rsid w:val="00BB1353"/>
    <w:rsid w:val="00BB1382"/>
    <w:rsid w:val="00BB138A"/>
    <w:rsid w:val="00BB141B"/>
    <w:rsid w:val="00BB15C2"/>
    <w:rsid w:val="00BB1E0A"/>
    <w:rsid w:val="00BB1F10"/>
    <w:rsid w:val="00BB20E4"/>
    <w:rsid w:val="00BB20E7"/>
    <w:rsid w:val="00BB2170"/>
    <w:rsid w:val="00BB21B5"/>
    <w:rsid w:val="00BB23AC"/>
    <w:rsid w:val="00BB256C"/>
    <w:rsid w:val="00BB2572"/>
    <w:rsid w:val="00BB2637"/>
    <w:rsid w:val="00BB2D18"/>
    <w:rsid w:val="00BB2DFA"/>
    <w:rsid w:val="00BB2F1E"/>
    <w:rsid w:val="00BB32E1"/>
    <w:rsid w:val="00BB330C"/>
    <w:rsid w:val="00BB33D0"/>
    <w:rsid w:val="00BB342E"/>
    <w:rsid w:val="00BB373E"/>
    <w:rsid w:val="00BB392B"/>
    <w:rsid w:val="00BB3CA0"/>
    <w:rsid w:val="00BB3DC6"/>
    <w:rsid w:val="00BB42ED"/>
    <w:rsid w:val="00BB47FD"/>
    <w:rsid w:val="00BB4D52"/>
    <w:rsid w:val="00BB4E13"/>
    <w:rsid w:val="00BB4F60"/>
    <w:rsid w:val="00BB5322"/>
    <w:rsid w:val="00BB5405"/>
    <w:rsid w:val="00BB5513"/>
    <w:rsid w:val="00BB5BC5"/>
    <w:rsid w:val="00BB5BD4"/>
    <w:rsid w:val="00BB5D76"/>
    <w:rsid w:val="00BB5DFE"/>
    <w:rsid w:val="00BB5F10"/>
    <w:rsid w:val="00BB6140"/>
    <w:rsid w:val="00BB614C"/>
    <w:rsid w:val="00BB61EB"/>
    <w:rsid w:val="00BB6250"/>
    <w:rsid w:val="00BB62FD"/>
    <w:rsid w:val="00BB64DD"/>
    <w:rsid w:val="00BB6828"/>
    <w:rsid w:val="00BB69BF"/>
    <w:rsid w:val="00BB6AE7"/>
    <w:rsid w:val="00BB6BB0"/>
    <w:rsid w:val="00BB6BC0"/>
    <w:rsid w:val="00BB7133"/>
    <w:rsid w:val="00BB7170"/>
    <w:rsid w:val="00BB72D1"/>
    <w:rsid w:val="00BB734A"/>
    <w:rsid w:val="00BB7496"/>
    <w:rsid w:val="00BB791C"/>
    <w:rsid w:val="00BB7C9F"/>
    <w:rsid w:val="00BB7D50"/>
    <w:rsid w:val="00BB7D79"/>
    <w:rsid w:val="00BB7FBC"/>
    <w:rsid w:val="00BC009E"/>
    <w:rsid w:val="00BC015C"/>
    <w:rsid w:val="00BC0523"/>
    <w:rsid w:val="00BC057B"/>
    <w:rsid w:val="00BC064A"/>
    <w:rsid w:val="00BC06A1"/>
    <w:rsid w:val="00BC07BA"/>
    <w:rsid w:val="00BC0B86"/>
    <w:rsid w:val="00BC0BF1"/>
    <w:rsid w:val="00BC0CE3"/>
    <w:rsid w:val="00BC0D31"/>
    <w:rsid w:val="00BC1154"/>
    <w:rsid w:val="00BC13D5"/>
    <w:rsid w:val="00BC1A35"/>
    <w:rsid w:val="00BC1D89"/>
    <w:rsid w:val="00BC1DAD"/>
    <w:rsid w:val="00BC2183"/>
    <w:rsid w:val="00BC21F3"/>
    <w:rsid w:val="00BC2665"/>
    <w:rsid w:val="00BC266C"/>
    <w:rsid w:val="00BC2F42"/>
    <w:rsid w:val="00BC2FF6"/>
    <w:rsid w:val="00BC315B"/>
    <w:rsid w:val="00BC31BC"/>
    <w:rsid w:val="00BC3351"/>
    <w:rsid w:val="00BC3386"/>
    <w:rsid w:val="00BC3391"/>
    <w:rsid w:val="00BC34BA"/>
    <w:rsid w:val="00BC35CA"/>
    <w:rsid w:val="00BC398A"/>
    <w:rsid w:val="00BC39FE"/>
    <w:rsid w:val="00BC3CD1"/>
    <w:rsid w:val="00BC3F2E"/>
    <w:rsid w:val="00BC3F3A"/>
    <w:rsid w:val="00BC3FD1"/>
    <w:rsid w:val="00BC3FF2"/>
    <w:rsid w:val="00BC400D"/>
    <w:rsid w:val="00BC40DC"/>
    <w:rsid w:val="00BC417C"/>
    <w:rsid w:val="00BC41C2"/>
    <w:rsid w:val="00BC46CC"/>
    <w:rsid w:val="00BC49C0"/>
    <w:rsid w:val="00BC49EE"/>
    <w:rsid w:val="00BC4A17"/>
    <w:rsid w:val="00BC4F7F"/>
    <w:rsid w:val="00BC514D"/>
    <w:rsid w:val="00BC5370"/>
    <w:rsid w:val="00BC560C"/>
    <w:rsid w:val="00BC5D7E"/>
    <w:rsid w:val="00BC60C1"/>
    <w:rsid w:val="00BC64D2"/>
    <w:rsid w:val="00BC67A9"/>
    <w:rsid w:val="00BC6B59"/>
    <w:rsid w:val="00BC703F"/>
    <w:rsid w:val="00BC705B"/>
    <w:rsid w:val="00BC7148"/>
    <w:rsid w:val="00BC782B"/>
    <w:rsid w:val="00BC7879"/>
    <w:rsid w:val="00BD00A7"/>
    <w:rsid w:val="00BD03C4"/>
    <w:rsid w:val="00BD08B1"/>
    <w:rsid w:val="00BD09D3"/>
    <w:rsid w:val="00BD0A63"/>
    <w:rsid w:val="00BD0A9E"/>
    <w:rsid w:val="00BD0C73"/>
    <w:rsid w:val="00BD0D25"/>
    <w:rsid w:val="00BD0E94"/>
    <w:rsid w:val="00BD0EA5"/>
    <w:rsid w:val="00BD0EE7"/>
    <w:rsid w:val="00BD0FB0"/>
    <w:rsid w:val="00BD1098"/>
    <w:rsid w:val="00BD112B"/>
    <w:rsid w:val="00BD1369"/>
    <w:rsid w:val="00BD15E9"/>
    <w:rsid w:val="00BD163A"/>
    <w:rsid w:val="00BD16E8"/>
    <w:rsid w:val="00BD181D"/>
    <w:rsid w:val="00BD19D4"/>
    <w:rsid w:val="00BD1B38"/>
    <w:rsid w:val="00BD1BA1"/>
    <w:rsid w:val="00BD1BCC"/>
    <w:rsid w:val="00BD1E62"/>
    <w:rsid w:val="00BD1E98"/>
    <w:rsid w:val="00BD208A"/>
    <w:rsid w:val="00BD21EB"/>
    <w:rsid w:val="00BD231F"/>
    <w:rsid w:val="00BD24FC"/>
    <w:rsid w:val="00BD2706"/>
    <w:rsid w:val="00BD2C95"/>
    <w:rsid w:val="00BD2C9F"/>
    <w:rsid w:val="00BD2E29"/>
    <w:rsid w:val="00BD3027"/>
    <w:rsid w:val="00BD3166"/>
    <w:rsid w:val="00BD3506"/>
    <w:rsid w:val="00BD3555"/>
    <w:rsid w:val="00BD3681"/>
    <w:rsid w:val="00BD3977"/>
    <w:rsid w:val="00BD3B17"/>
    <w:rsid w:val="00BD3BD5"/>
    <w:rsid w:val="00BD3CBE"/>
    <w:rsid w:val="00BD4063"/>
    <w:rsid w:val="00BD425E"/>
    <w:rsid w:val="00BD4487"/>
    <w:rsid w:val="00BD498D"/>
    <w:rsid w:val="00BD4CBE"/>
    <w:rsid w:val="00BD4E1B"/>
    <w:rsid w:val="00BD4E84"/>
    <w:rsid w:val="00BD4F22"/>
    <w:rsid w:val="00BD4F3F"/>
    <w:rsid w:val="00BD509A"/>
    <w:rsid w:val="00BD51BB"/>
    <w:rsid w:val="00BD528E"/>
    <w:rsid w:val="00BD53F5"/>
    <w:rsid w:val="00BD57CB"/>
    <w:rsid w:val="00BD5A15"/>
    <w:rsid w:val="00BD5BE7"/>
    <w:rsid w:val="00BD5BFC"/>
    <w:rsid w:val="00BD5E1C"/>
    <w:rsid w:val="00BD5EAB"/>
    <w:rsid w:val="00BD5FEE"/>
    <w:rsid w:val="00BD60B7"/>
    <w:rsid w:val="00BD61A5"/>
    <w:rsid w:val="00BD6204"/>
    <w:rsid w:val="00BD62AB"/>
    <w:rsid w:val="00BD699D"/>
    <w:rsid w:val="00BD6A22"/>
    <w:rsid w:val="00BD6B63"/>
    <w:rsid w:val="00BD6D42"/>
    <w:rsid w:val="00BD6E7A"/>
    <w:rsid w:val="00BD705E"/>
    <w:rsid w:val="00BD70F8"/>
    <w:rsid w:val="00BD74A8"/>
    <w:rsid w:val="00BD74C3"/>
    <w:rsid w:val="00BD75F6"/>
    <w:rsid w:val="00BD7979"/>
    <w:rsid w:val="00BD7A32"/>
    <w:rsid w:val="00BD7A4E"/>
    <w:rsid w:val="00BD7AAE"/>
    <w:rsid w:val="00BD7BAD"/>
    <w:rsid w:val="00BD7E2E"/>
    <w:rsid w:val="00BE00A7"/>
    <w:rsid w:val="00BE0266"/>
    <w:rsid w:val="00BE03B0"/>
    <w:rsid w:val="00BE05E3"/>
    <w:rsid w:val="00BE0B75"/>
    <w:rsid w:val="00BE0EE4"/>
    <w:rsid w:val="00BE0FBB"/>
    <w:rsid w:val="00BE1195"/>
    <w:rsid w:val="00BE1230"/>
    <w:rsid w:val="00BE1283"/>
    <w:rsid w:val="00BE1391"/>
    <w:rsid w:val="00BE149B"/>
    <w:rsid w:val="00BE166A"/>
    <w:rsid w:val="00BE16F5"/>
    <w:rsid w:val="00BE1773"/>
    <w:rsid w:val="00BE18CC"/>
    <w:rsid w:val="00BE19EB"/>
    <w:rsid w:val="00BE1B0B"/>
    <w:rsid w:val="00BE1B84"/>
    <w:rsid w:val="00BE1C16"/>
    <w:rsid w:val="00BE1EDD"/>
    <w:rsid w:val="00BE1FB9"/>
    <w:rsid w:val="00BE1FC9"/>
    <w:rsid w:val="00BE2129"/>
    <w:rsid w:val="00BE22AB"/>
    <w:rsid w:val="00BE2423"/>
    <w:rsid w:val="00BE24D6"/>
    <w:rsid w:val="00BE27C1"/>
    <w:rsid w:val="00BE2864"/>
    <w:rsid w:val="00BE2AC1"/>
    <w:rsid w:val="00BE2CD2"/>
    <w:rsid w:val="00BE2CE1"/>
    <w:rsid w:val="00BE2E35"/>
    <w:rsid w:val="00BE2EF0"/>
    <w:rsid w:val="00BE2F86"/>
    <w:rsid w:val="00BE332C"/>
    <w:rsid w:val="00BE3478"/>
    <w:rsid w:val="00BE3991"/>
    <w:rsid w:val="00BE3F8C"/>
    <w:rsid w:val="00BE4175"/>
    <w:rsid w:val="00BE422E"/>
    <w:rsid w:val="00BE4418"/>
    <w:rsid w:val="00BE47BA"/>
    <w:rsid w:val="00BE4B02"/>
    <w:rsid w:val="00BE4B58"/>
    <w:rsid w:val="00BE4B7C"/>
    <w:rsid w:val="00BE4C68"/>
    <w:rsid w:val="00BE4FF8"/>
    <w:rsid w:val="00BE5108"/>
    <w:rsid w:val="00BE53C0"/>
    <w:rsid w:val="00BE54F1"/>
    <w:rsid w:val="00BE5545"/>
    <w:rsid w:val="00BE554B"/>
    <w:rsid w:val="00BE5C29"/>
    <w:rsid w:val="00BE5C2F"/>
    <w:rsid w:val="00BE5D68"/>
    <w:rsid w:val="00BE5DCF"/>
    <w:rsid w:val="00BE5FC3"/>
    <w:rsid w:val="00BE66E3"/>
    <w:rsid w:val="00BE6A68"/>
    <w:rsid w:val="00BE6A7D"/>
    <w:rsid w:val="00BE6E9C"/>
    <w:rsid w:val="00BE7183"/>
    <w:rsid w:val="00BE7229"/>
    <w:rsid w:val="00BE7259"/>
    <w:rsid w:val="00BE7303"/>
    <w:rsid w:val="00BE7333"/>
    <w:rsid w:val="00BE73C4"/>
    <w:rsid w:val="00BE75CD"/>
    <w:rsid w:val="00BE77AE"/>
    <w:rsid w:val="00BE78FE"/>
    <w:rsid w:val="00BE7931"/>
    <w:rsid w:val="00BE7982"/>
    <w:rsid w:val="00BE799D"/>
    <w:rsid w:val="00BE7ADD"/>
    <w:rsid w:val="00BE7C64"/>
    <w:rsid w:val="00BE7D4A"/>
    <w:rsid w:val="00BE7D6D"/>
    <w:rsid w:val="00BE7DE7"/>
    <w:rsid w:val="00BE7F82"/>
    <w:rsid w:val="00BF00F5"/>
    <w:rsid w:val="00BF02AE"/>
    <w:rsid w:val="00BF061D"/>
    <w:rsid w:val="00BF0A30"/>
    <w:rsid w:val="00BF1344"/>
    <w:rsid w:val="00BF136A"/>
    <w:rsid w:val="00BF15A6"/>
    <w:rsid w:val="00BF1678"/>
    <w:rsid w:val="00BF1AEA"/>
    <w:rsid w:val="00BF1B5E"/>
    <w:rsid w:val="00BF1B71"/>
    <w:rsid w:val="00BF1BC6"/>
    <w:rsid w:val="00BF1C4F"/>
    <w:rsid w:val="00BF1CA4"/>
    <w:rsid w:val="00BF1CF2"/>
    <w:rsid w:val="00BF21A4"/>
    <w:rsid w:val="00BF21C7"/>
    <w:rsid w:val="00BF2243"/>
    <w:rsid w:val="00BF2362"/>
    <w:rsid w:val="00BF2375"/>
    <w:rsid w:val="00BF23EA"/>
    <w:rsid w:val="00BF2463"/>
    <w:rsid w:val="00BF247A"/>
    <w:rsid w:val="00BF24BD"/>
    <w:rsid w:val="00BF2539"/>
    <w:rsid w:val="00BF2686"/>
    <w:rsid w:val="00BF272C"/>
    <w:rsid w:val="00BF285E"/>
    <w:rsid w:val="00BF2E15"/>
    <w:rsid w:val="00BF2EA5"/>
    <w:rsid w:val="00BF2F20"/>
    <w:rsid w:val="00BF3067"/>
    <w:rsid w:val="00BF3CC4"/>
    <w:rsid w:val="00BF3EAD"/>
    <w:rsid w:val="00BF41E7"/>
    <w:rsid w:val="00BF420C"/>
    <w:rsid w:val="00BF42FB"/>
    <w:rsid w:val="00BF43D4"/>
    <w:rsid w:val="00BF44C4"/>
    <w:rsid w:val="00BF450A"/>
    <w:rsid w:val="00BF453C"/>
    <w:rsid w:val="00BF4591"/>
    <w:rsid w:val="00BF4617"/>
    <w:rsid w:val="00BF47B0"/>
    <w:rsid w:val="00BF47E6"/>
    <w:rsid w:val="00BF488D"/>
    <w:rsid w:val="00BF4A08"/>
    <w:rsid w:val="00BF4BFA"/>
    <w:rsid w:val="00BF4F1E"/>
    <w:rsid w:val="00BF4F9D"/>
    <w:rsid w:val="00BF5111"/>
    <w:rsid w:val="00BF532D"/>
    <w:rsid w:val="00BF5539"/>
    <w:rsid w:val="00BF55E7"/>
    <w:rsid w:val="00BF56EF"/>
    <w:rsid w:val="00BF57B8"/>
    <w:rsid w:val="00BF5931"/>
    <w:rsid w:val="00BF5ADC"/>
    <w:rsid w:val="00BF5C71"/>
    <w:rsid w:val="00BF5C8A"/>
    <w:rsid w:val="00BF5DD6"/>
    <w:rsid w:val="00BF5F4A"/>
    <w:rsid w:val="00BF628D"/>
    <w:rsid w:val="00BF62BB"/>
    <w:rsid w:val="00BF64BA"/>
    <w:rsid w:val="00BF64D2"/>
    <w:rsid w:val="00BF676D"/>
    <w:rsid w:val="00BF6F13"/>
    <w:rsid w:val="00BF6FBB"/>
    <w:rsid w:val="00BF70E5"/>
    <w:rsid w:val="00BF7288"/>
    <w:rsid w:val="00BF751F"/>
    <w:rsid w:val="00BF7593"/>
    <w:rsid w:val="00BF7623"/>
    <w:rsid w:val="00BF77BB"/>
    <w:rsid w:val="00BF7A59"/>
    <w:rsid w:val="00BF7C33"/>
    <w:rsid w:val="00C0017C"/>
    <w:rsid w:val="00C002CA"/>
    <w:rsid w:val="00C0039A"/>
    <w:rsid w:val="00C0061A"/>
    <w:rsid w:val="00C00626"/>
    <w:rsid w:val="00C0094D"/>
    <w:rsid w:val="00C009DD"/>
    <w:rsid w:val="00C00FA4"/>
    <w:rsid w:val="00C010DD"/>
    <w:rsid w:val="00C01320"/>
    <w:rsid w:val="00C01A2D"/>
    <w:rsid w:val="00C01A8E"/>
    <w:rsid w:val="00C01AA5"/>
    <w:rsid w:val="00C01E22"/>
    <w:rsid w:val="00C01E66"/>
    <w:rsid w:val="00C02094"/>
    <w:rsid w:val="00C021BB"/>
    <w:rsid w:val="00C024D4"/>
    <w:rsid w:val="00C02881"/>
    <w:rsid w:val="00C0293E"/>
    <w:rsid w:val="00C02A7F"/>
    <w:rsid w:val="00C02D41"/>
    <w:rsid w:val="00C02D65"/>
    <w:rsid w:val="00C02F08"/>
    <w:rsid w:val="00C03296"/>
    <w:rsid w:val="00C0335B"/>
    <w:rsid w:val="00C034D9"/>
    <w:rsid w:val="00C0362F"/>
    <w:rsid w:val="00C03F50"/>
    <w:rsid w:val="00C04184"/>
    <w:rsid w:val="00C04363"/>
    <w:rsid w:val="00C0443C"/>
    <w:rsid w:val="00C04466"/>
    <w:rsid w:val="00C04531"/>
    <w:rsid w:val="00C048BE"/>
    <w:rsid w:val="00C04946"/>
    <w:rsid w:val="00C04CFF"/>
    <w:rsid w:val="00C04D52"/>
    <w:rsid w:val="00C04DE0"/>
    <w:rsid w:val="00C04FB3"/>
    <w:rsid w:val="00C05021"/>
    <w:rsid w:val="00C050E5"/>
    <w:rsid w:val="00C05611"/>
    <w:rsid w:val="00C05865"/>
    <w:rsid w:val="00C059CA"/>
    <w:rsid w:val="00C059D4"/>
    <w:rsid w:val="00C05EFB"/>
    <w:rsid w:val="00C05F53"/>
    <w:rsid w:val="00C061AA"/>
    <w:rsid w:val="00C06241"/>
    <w:rsid w:val="00C062D3"/>
    <w:rsid w:val="00C06330"/>
    <w:rsid w:val="00C063EB"/>
    <w:rsid w:val="00C06ADE"/>
    <w:rsid w:val="00C06B94"/>
    <w:rsid w:val="00C06C0A"/>
    <w:rsid w:val="00C06CFA"/>
    <w:rsid w:val="00C06D2D"/>
    <w:rsid w:val="00C07165"/>
    <w:rsid w:val="00C0761B"/>
    <w:rsid w:val="00C077FC"/>
    <w:rsid w:val="00C07A69"/>
    <w:rsid w:val="00C07B4F"/>
    <w:rsid w:val="00C07C7D"/>
    <w:rsid w:val="00C07D1F"/>
    <w:rsid w:val="00C07DBF"/>
    <w:rsid w:val="00C07E40"/>
    <w:rsid w:val="00C100F2"/>
    <w:rsid w:val="00C1015A"/>
    <w:rsid w:val="00C101A0"/>
    <w:rsid w:val="00C10457"/>
    <w:rsid w:val="00C1066C"/>
    <w:rsid w:val="00C10AF8"/>
    <w:rsid w:val="00C11068"/>
    <w:rsid w:val="00C111DE"/>
    <w:rsid w:val="00C11704"/>
    <w:rsid w:val="00C11A00"/>
    <w:rsid w:val="00C11A23"/>
    <w:rsid w:val="00C11A2C"/>
    <w:rsid w:val="00C11E17"/>
    <w:rsid w:val="00C11F70"/>
    <w:rsid w:val="00C1230C"/>
    <w:rsid w:val="00C12320"/>
    <w:rsid w:val="00C12516"/>
    <w:rsid w:val="00C12577"/>
    <w:rsid w:val="00C12810"/>
    <w:rsid w:val="00C1296C"/>
    <w:rsid w:val="00C12B88"/>
    <w:rsid w:val="00C12D56"/>
    <w:rsid w:val="00C12F5C"/>
    <w:rsid w:val="00C132AF"/>
    <w:rsid w:val="00C13F10"/>
    <w:rsid w:val="00C1453F"/>
    <w:rsid w:val="00C1474F"/>
    <w:rsid w:val="00C147CC"/>
    <w:rsid w:val="00C148E4"/>
    <w:rsid w:val="00C14B15"/>
    <w:rsid w:val="00C14B4F"/>
    <w:rsid w:val="00C14BBC"/>
    <w:rsid w:val="00C14C6C"/>
    <w:rsid w:val="00C1523F"/>
    <w:rsid w:val="00C1563E"/>
    <w:rsid w:val="00C15CAD"/>
    <w:rsid w:val="00C160C2"/>
    <w:rsid w:val="00C162F1"/>
    <w:rsid w:val="00C1638E"/>
    <w:rsid w:val="00C16560"/>
    <w:rsid w:val="00C16BFD"/>
    <w:rsid w:val="00C17468"/>
    <w:rsid w:val="00C17585"/>
    <w:rsid w:val="00C175D9"/>
    <w:rsid w:val="00C17A43"/>
    <w:rsid w:val="00C17E04"/>
    <w:rsid w:val="00C17FF3"/>
    <w:rsid w:val="00C2089B"/>
    <w:rsid w:val="00C2095F"/>
    <w:rsid w:val="00C20BDA"/>
    <w:rsid w:val="00C20BDC"/>
    <w:rsid w:val="00C20EDB"/>
    <w:rsid w:val="00C210F0"/>
    <w:rsid w:val="00C211A4"/>
    <w:rsid w:val="00C2127A"/>
    <w:rsid w:val="00C21299"/>
    <w:rsid w:val="00C21314"/>
    <w:rsid w:val="00C2143C"/>
    <w:rsid w:val="00C217C2"/>
    <w:rsid w:val="00C21816"/>
    <w:rsid w:val="00C219E3"/>
    <w:rsid w:val="00C21A83"/>
    <w:rsid w:val="00C21CB5"/>
    <w:rsid w:val="00C21D02"/>
    <w:rsid w:val="00C22045"/>
    <w:rsid w:val="00C22223"/>
    <w:rsid w:val="00C22349"/>
    <w:rsid w:val="00C22462"/>
    <w:rsid w:val="00C22A77"/>
    <w:rsid w:val="00C22B17"/>
    <w:rsid w:val="00C22C68"/>
    <w:rsid w:val="00C22E2B"/>
    <w:rsid w:val="00C22FA4"/>
    <w:rsid w:val="00C22FE0"/>
    <w:rsid w:val="00C23020"/>
    <w:rsid w:val="00C23145"/>
    <w:rsid w:val="00C23245"/>
    <w:rsid w:val="00C23393"/>
    <w:rsid w:val="00C23502"/>
    <w:rsid w:val="00C23658"/>
    <w:rsid w:val="00C237B9"/>
    <w:rsid w:val="00C23BC2"/>
    <w:rsid w:val="00C23C09"/>
    <w:rsid w:val="00C23DF1"/>
    <w:rsid w:val="00C2402D"/>
    <w:rsid w:val="00C24185"/>
    <w:rsid w:val="00C2459B"/>
    <w:rsid w:val="00C247A0"/>
    <w:rsid w:val="00C24993"/>
    <w:rsid w:val="00C24C2F"/>
    <w:rsid w:val="00C24C36"/>
    <w:rsid w:val="00C24C59"/>
    <w:rsid w:val="00C24EC7"/>
    <w:rsid w:val="00C24ED8"/>
    <w:rsid w:val="00C254CD"/>
    <w:rsid w:val="00C2572E"/>
    <w:rsid w:val="00C259DF"/>
    <w:rsid w:val="00C25C2D"/>
    <w:rsid w:val="00C25CBF"/>
    <w:rsid w:val="00C262EE"/>
    <w:rsid w:val="00C26329"/>
    <w:rsid w:val="00C267D4"/>
    <w:rsid w:val="00C2697A"/>
    <w:rsid w:val="00C26CF2"/>
    <w:rsid w:val="00C26E15"/>
    <w:rsid w:val="00C26EB4"/>
    <w:rsid w:val="00C27235"/>
    <w:rsid w:val="00C27509"/>
    <w:rsid w:val="00C2765C"/>
    <w:rsid w:val="00C27796"/>
    <w:rsid w:val="00C27BEC"/>
    <w:rsid w:val="00C27E05"/>
    <w:rsid w:val="00C3004F"/>
    <w:rsid w:val="00C3014F"/>
    <w:rsid w:val="00C30447"/>
    <w:rsid w:val="00C3057C"/>
    <w:rsid w:val="00C30627"/>
    <w:rsid w:val="00C30790"/>
    <w:rsid w:val="00C309A3"/>
    <w:rsid w:val="00C309E5"/>
    <w:rsid w:val="00C30A40"/>
    <w:rsid w:val="00C30BBD"/>
    <w:rsid w:val="00C30BBE"/>
    <w:rsid w:val="00C30E8E"/>
    <w:rsid w:val="00C30F4D"/>
    <w:rsid w:val="00C31164"/>
    <w:rsid w:val="00C31326"/>
    <w:rsid w:val="00C313CF"/>
    <w:rsid w:val="00C31478"/>
    <w:rsid w:val="00C31653"/>
    <w:rsid w:val="00C317EB"/>
    <w:rsid w:val="00C3183D"/>
    <w:rsid w:val="00C31973"/>
    <w:rsid w:val="00C319E7"/>
    <w:rsid w:val="00C31BA9"/>
    <w:rsid w:val="00C31BAD"/>
    <w:rsid w:val="00C31CFB"/>
    <w:rsid w:val="00C31D19"/>
    <w:rsid w:val="00C31D58"/>
    <w:rsid w:val="00C31E08"/>
    <w:rsid w:val="00C31ECF"/>
    <w:rsid w:val="00C31F53"/>
    <w:rsid w:val="00C3204D"/>
    <w:rsid w:val="00C32391"/>
    <w:rsid w:val="00C32474"/>
    <w:rsid w:val="00C326A2"/>
    <w:rsid w:val="00C32814"/>
    <w:rsid w:val="00C328CD"/>
    <w:rsid w:val="00C329C3"/>
    <w:rsid w:val="00C32B5D"/>
    <w:rsid w:val="00C32E4E"/>
    <w:rsid w:val="00C32F63"/>
    <w:rsid w:val="00C33177"/>
    <w:rsid w:val="00C33469"/>
    <w:rsid w:val="00C3348C"/>
    <w:rsid w:val="00C3352F"/>
    <w:rsid w:val="00C33598"/>
    <w:rsid w:val="00C33799"/>
    <w:rsid w:val="00C3379C"/>
    <w:rsid w:val="00C3384E"/>
    <w:rsid w:val="00C33917"/>
    <w:rsid w:val="00C33997"/>
    <w:rsid w:val="00C3425B"/>
    <w:rsid w:val="00C34496"/>
    <w:rsid w:val="00C34A5D"/>
    <w:rsid w:val="00C34A96"/>
    <w:rsid w:val="00C34D9F"/>
    <w:rsid w:val="00C34EE5"/>
    <w:rsid w:val="00C352AC"/>
    <w:rsid w:val="00C352F2"/>
    <w:rsid w:val="00C353CF"/>
    <w:rsid w:val="00C3568E"/>
    <w:rsid w:val="00C35867"/>
    <w:rsid w:val="00C35FED"/>
    <w:rsid w:val="00C360A7"/>
    <w:rsid w:val="00C36172"/>
    <w:rsid w:val="00C3617B"/>
    <w:rsid w:val="00C36629"/>
    <w:rsid w:val="00C368C2"/>
    <w:rsid w:val="00C36DD8"/>
    <w:rsid w:val="00C371F6"/>
    <w:rsid w:val="00C3723E"/>
    <w:rsid w:val="00C372DD"/>
    <w:rsid w:val="00C37331"/>
    <w:rsid w:val="00C3733F"/>
    <w:rsid w:val="00C375B5"/>
    <w:rsid w:val="00C37644"/>
    <w:rsid w:val="00C37A20"/>
    <w:rsid w:val="00C37B4D"/>
    <w:rsid w:val="00C37B7B"/>
    <w:rsid w:val="00C37BD2"/>
    <w:rsid w:val="00C37CCA"/>
    <w:rsid w:val="00C37F8D"/>
    <w:rsid w:val="00C4001F"/>
    <w:rsid w:val="00C40084"/>
    <w:rsid w:val="00C40165"/>
    <w:rsid w:val="00C4028A"/>
    <w:rsid w:val="00C404E2"/>
    <w:rsid w:val="00C40602"/>
    <w:rsid w:val="00C409A8"/>
    <w:rsid w:val="00C40BAE"/>
    <w:rsid w:val="00C40E2E"/>
    <w:rsid w:val="00C40E9A"/>
    <w:rsid w:val="00C4100C"/>
    <w:rsid w:val="00C4115F"/>
    <w:rsid w:val="00C412CA"/>
    <w:rsid w:val="00C412F5"/>
    <w:rsid w:val="00C41476"/>
    <w:rsid w:val="00C41545"/>
    <w:rsid w:val="00C416DB"/>
    <w:rsid w:val="00C42133"/>
    <w:rsid w:val="00C42B38"/>
    <w:rsid w:val="00C42C04"/>
    <w:rsid w:val="00C430E7"/>
    <w:rsid w:val="00C431E2"/>
    <w:rsid w:val="00C432E7"/>
    <w:rsid w:val="00C4364C"/>
    <w:rsid w:val="00C436F3"/>
    <w:rsid w:val="00C43880"/>
    <w:rsid w:val="00C43AF1"/>
    <w:rsid w:val="00C43C2E"/>
    <w:rsid w:val="00C43CCD"/>
    <w:rsid w:val="00C43CFC"/>
    <w:rsid w:val="00C43E24"/>
    <w:rsid w:val="00C43F2B"/>
    <w:rsid w:val="00C43FE6"/>
    <w:rsid w:val="00C44CE3"/>
    <w:rsid w:val="00C44EF0"/>
    <w:rsid w:val="00C44FE7"/>
    <w:rsid w:val="00C45093"/>
    <w:rsid w:val="00C4521D"/>
    <w:rsid w:val="00C452BF"/>
    <w:rsid w:val="00C45619"/>
    <w:rsid w:val="00C4598D"/>
    <w:rsid w:val="00C459B6"/>
    <w:rsid w:val="00C45A8B"/>
    <w:rsid w:val="00C45BE3"/>
    <w:rsid w:val="00C45D3A"/>
    <w:rsid w:val="00C4611D"/>
    <w:rsid w:val="00C463C4"/>
    <w:rsid w:val="00C465EB"/>
    <w:rsid w:val="00C4665C"/>
    <w:rsid w:val="00C46A35"/>
    <w:rsid w:val="00C46A5D"/>
    <w:rsid w:val="00C46D2B"/>
    <w:rsid w:val="00C46D8C"/>
    <w:rsid w:val="00C46FA2"/>
    <w:rsid w:val="00C4712D"/>
    <w:rsid w:val="00C4775A"/>
    <w:rsid w:val="00C478ED"/>
    <w:rsid w:val="00C47933"/>
    <w:rsid w:val="00C4793F"/>
    <w:rsid w:val="00C47E91"/>
    <w:rsid w:val="00C47FCC"/>
    <w:rsid w:val="00C5020D"/>
    <w:rsid w:val="00C502A0"/>
    <w:rsid w:val="00C50304"/>
    <w:rsid w:val="00C5068F"/>
    <w:rsid w:val="00C50A57"/>
    <w:rsid w:val="00C50BE6"/>
    <w:rsid w:val="00C50C74"/>
    <w:rsid w:val="00C51354"/>
    <w:rsid w:val="00C51358"/>
    <w:rsid w:val="00C51477"/>
    <w:rsid w:val="00C51612"/>
    <w:rsid w:val="00C51A36"/>
    <w:rsid w:val="00C51A83"/>
    <w:rsid w:val="00C51BED"/>
    <w:rsid w:val="00C51C13"/>
    <w:rsid w:val="00C51C62"/>
    <w:rsid w:val="00C51F02"/>
    <w:rsid w:val="00C52072"/>
    <w:rsid w:val="00C520FE"/>
    <w:rsid w:val="00C52158"/>
    <w:rsid w:val="00C525A8"/>
    <w:rsid w:val="00C52990"/>
    <w:rsid w:val="00C52A01"/>
    <w:rsid w:val="00C52A94"/>
    <w:rsid w:val="00C52B43"/>
    <w:rsid w:val="00C53065"/>
    <w:rsid w:val="00C533D9"/>
    <w:rsid w:val="00C53400"/>
    <w:rsid w:val="00C537DC"/>
    <w:rsid w:val="00C53E40"/>
    <w:rsid w:val="00C53E47"/>
    <w:rsid w:val="00C5409C"/>
    <w:rsid w:val="00C54860"/>
    <w:rsid w:val="00C54A7F"/>
    <w:rsid w:val="00C54A9B"/>
    <w:rsid w:val="00C54B71"/>
    <w:rsid w:val="00C54D7C"/>
    <w:rsid w:val="00C54DE2"/>
    <w:rsid w:val="00C5500C"/>
    <w:rsid w:val="00C55123"/>
    <w:rsid w:val="00C551F6"/>
    <w:rsid w:val="00C55239"/>
    <w:rsid w:val="00C55319"/>
    <w:rsid w:val="00C5552D"/>
    <w:rsid w:val="00C55930"/>
    <w:rsid w:val="00C55DC1"/>
    <w:rsid w:val="00C5616C"/>
    <w:rsid w:val="00C566D3"/>
    <w:rsid w:val="00C567D8"/>
    <w:rsid w:val="00C569C9"/>
    <w:rsid w:val="00C56A07"/>
    <w:rsid w:val="00C56CDB"/>
    <w:rsid w:val="00C56E2B"/>
    <w:rsid w:val="00C5717F"/>
    <w:rsid w:val="00C57193"/>
    <w:rsid w:val="00C571B1"/>
    <w:rsid w:val="00C57333"/>
    <w:rsid w:val="00C573C1"/>
    <w:rsid w:val="00C5740C"/>
    <w:rsid w:val="00C57425"/>
    <w:rsid w:val="00C574B0"/>
    <w:rsid w:val="00C576CF"/>
    <w:rsid w:val="00C577A8"/>
    <w:rsid w:val="00C5789A"/>
    <w:rsid w:val="00C57B08"/>
    <w:rsid w:val="00C57CFB"/>
    <w:rsid w:val="00C57EEA"/>
    <w:rsid w:val="00C57F04"/>
    <w:rsid w:val="00C57FA3"/>
    <w:rsid w:val="00C60005"/>
    <w:rsid w:val="00C60128"/>
    <w:rsid w:val="00C604C5"/>
    <w:rsid w:val="00C60791"/>
    <w:rsid w:val="00C60AAE"/>
    <w:rsid w:val="00C60CA1"/>
    <w:rsid w:val="00C61075"/>
    <w:rsid w:val="00C61258"/>
    <w:rsid w:val="00C61269"/>
    <w:rsid w:val="00C616D6"/>
    <w:rsid w:val="00C618DA"/>
    <w:rsid w:val="00C61C3B"/>
    <w:rsid w:val="00C61CE8"/>
    <w:rsid w:val="00C61D1D"/>
    <w:rsid w:val="00C620A9"/>
    <w:rsid w:val="00C6235C"/>
    <w:rsid w:val="00C625A4"/>
    <w:rsid w:val="00C625BE"/>
    <w:rsid w:val="00C629A3"/>
    <w:rsid w:val="00C62B1F"/>
    <w:rsid w:val="00C62C4D"/>
    <w:rsid w:val="00C62F13"/>
    <w:rsid w:val="00C62F82"/>
    <w:rsid w:val="00C62F93"/>
    <w:rsid w:val="00C62FFB"/>
    <w:rsid w:val="00C63030"/>
    <w:rsid w:val="00C631C7"/>
    <w:rsid w:val="00C63485"/>
    <w:rsid w:val="00C634E0"/>
    <w:rsid w:val="00C63D4D"/>
    <w:rsid w:val="00C63FFB"/>
    <w:rsid w:val="00C643B8"/>
    <w:rsid w:val="00C6469E"/>
    <w:rsid w:val="00C648A1"/>
    <w:rsid w:val="00C64914"/>
    <w:rsid w:val="00C6491D"/>
    <w:rsid w:val="00C649FC"/>
    <w:rsid w:val="00C64BAA"/>
    <w:rsid w:val="00C64CCE"/>
    <w:rsid w:val="00C64F2C"/>
    <w:rsid w:val="00C64F45"/>
    <w:rsid w:val="00C64FFB"/>
    <w:rsid w:val="00C6567D"/>
    <w:rsid w:val="00C65C09"/>
    <w:rsid w:val="00C65C94"/>
    <w:rsid w:val="00C65CE6"/>
    <w:rsid w:val="00C65F29"/>
    <w:rsid w:val="00C65FC8"/>
    <w:rsid w:val="00C66089"/>
    <w:rsid w:val="00C667FB"/>
    <w:rsid w:val="00C66833"/>
    <w:rsid w:val="00C66960"/>
    <w:rsid w:val="00C66970"/>
    <w:rsid w:val="00C66A23"/>
    <w:rsid w:val="00C66A79"/>
    <w:rsid w:val="00C66ADC"/>
    <w:rsid w:val="00C66B3E"/>
    <w:rsid w:val="00C66B6D"/>
    <w:rsid w:val="00C66CB2"/>
    <w:rsid w:val="00C66DDD"/>
    <w:rsid w:val="00C66DEA"/>
    <w:rsid w:val="00C66ED1"/>
    <w:rsid w:val="00C672C1"/>
    <w:rsid w:val="00C67D57"/>
    <w:rsid w:val="00C67EA6"/>
    <w:rsid w:val="00C67FE9"/>
    <w:rsid w:val="00C70112"/>
    <w:rsid w:val="00C70128"/>
    <w:rsid w:val="00C70173"/>
    <w:rsid w:val="00C703C1"/>
    <w:rsid w:val="00C70448"/>
    <w:rsid w:val="00C7045E"/>
    <w:rsid w:val="00C70826"/>
    <w:rsid w:val="00C7091C"/>
    <w:rsid w:val="00C70ACA"/>
    <w:rsid w:val="00C70FA7"/>
    <w:rsid w:val="00C717BC"/>
    <w:rsid w:val="00C71ABA"/>
    <w:rsid w:val="00C71C27"/>
    <w:rsid w:val="00C71C43"/>
    <w:rsid w:val="00C726B7"/>
    <w:rsid w:val="00C72A2F"/>
    <w:rsid w:val="00C72BCE"/>
    <w:rsid w:val="00C72C9E"/>
    <w:rsid w:val="00C72F35"/>
    <w:rsid w:val="00C72F9D"/>
    <w:rsid w:val="00C734BD"/>
    <w:rsid w:val="00C73851"/>
    <w:rsid w:val="00C738B9"/>
    <w:rsid w:val="00C74081"/>
    <w:rsid w:val="00C7408F"/>
    <w:rsid w:val="00C74192"/>
    <w:rsid w:val="00C742F7"/>
    <w:rsid w:val="00C7430A"/>
    <w:rsid w:val="00C74470"/>
    <w:rsid w:val="00C7449F"/>
    <w:rsid w:val="00C74595"/>
    <w:rsid w:val="00C74826"/>
    <w:rsid w:val="00C748D5"/>
    <w:rsid w:val="00C74A51"/>
    <w:rsid w:val="00C74D52"/>
    <w:rsid w:val="00C74DCC"/>
    <w:rsid w:val="00C74E86"/>
    <w:rsid w:val="00C74EAC"/>
    <w:rsid w:val="00C75384"/>
    <w:rsid w:val="00C753F1"/>
    <w:rsid w:val="00C75584"/>
    <w:rsid w:val="00C75726"/>
    <w:rsid w:val="00C75937"/>
    <w:rsid w:val="00C75B9A"/>
    <w:rsid w:val="00C75F41"/>
    <w:rsid w:val="00C761D0"/>
    <w:rsid w:val="00C76354"/>
    <w:rsid w:val="00C764E8"/>
    <w:rsid w:val="00C7704B"/>
    <w:rsid w:val="00C77102"/>
    <w:rsid w:val="00C771C0"/>
    <w:rsid w:val="00C77572"/>
    <w:rsid w:val="00C7778C"/>
    <w:rsid w:val="00C7781A"/>
    <w:rsid w:val="00C77D6C"/>
    <w:rsid w:val="00C77DC7"/>
    <w:rsid w:val="00C77F3B"/>
    <w:rsid w:val="00C804C7"/>
    <w:rsid w:val="00C80570"/>
    <w:rsid w:val="00C8084C"/>
    <w:rsid w:val="00C8088D"/>
    <w:rsid w:val="00C80BE3"/>
    <w:rsid w:val="00C80EF4"/>
    <w:rsid w:val="00C80F82"/>
    <w:rsid w:val="00C81815"/>
    <w:rsid w:val="00C818D7"/>
    <w:rsid w:val="00C81DCA"/>
    <w:rsid w:val="00C81FA9"/>
    <w:rsid w:val="00C81FD5"/>
    <w:rsid w:val="00C82327"/>
    <w:rsid w:val="00C824F4"/>
    <w:rsid w:val="00C82591"/>
    <w:rsid w:val="00C8259C"/>
    <w:rsid w:val="00C825A7"/>
    <w:rsid w:val="00C8267E"/>
    <w:rsid w:val="00C82782"/>
    <w:rsid w:val="00C82992"/>
    <w:rsid w:val="00C829A1"/>
    <w:rsid w:val="00C82AE5"/>
    <w:rsid w:val="00C83096"/>
    <w:rsid w:val="00C830CA"/>
    <w:rsid w:val="00C832C1"/>
    <w:rsid w:val="00C83483"/>
    <w:rsid w:val="00C83735"/>
    <w:rsid w:val="00C838F6"/>
    <w:rsid w:val="00C83960"/>
    <w:rsid w:val="00C83C00"/>
    <w:rsid w:val="00C84005"/>
    <w:rsid w:val="00C841D1"/>
    <w:rsid w:val="00C84285"/>
    <w:rsid w:val="00C848D2"/>
    <w:rsid w:val="00C84B31"/>
    <w:rsid w:val="00C84C2D"/>
    <w:rsid w:val="00C84FC8"/>
    <w:rsid w:val="00C85146"/>
    <w:rsid w:val="00C85445"/>
    <w:rsid w:val="00C8551D"/>
    <w:rsid w:val="00C85561"/>
    <w:rsid w:val="00C85597"/>
    <w:rsid w:val="00C8579A"/>
    <w:rsid w:val="00C85D01"/>
    <w:rsid w:val="00C85FBB"/>
    <w:rsid w:val="00C8629C"/>
    <w:rsid w:val="00C865C7"/>
    <w:rsid w:val="00C8678A"/>
    <w:rsid w:val="00C86794"/>
    <w:rsid w:val="00C86A1E"/>
    <w:rsid w:val="00C86A6A"/>
    <w:rsid w:val="00C86FCA"/>
    <w:rsid w:val="00C87015"/>
    <w:rsid w:val="00C871CF"/>
    <w:rsid w:val="00C87259"/>
    <w:rsid w:val="00C874E0"/>
    <w:rsid w:val="00C874F5"/>
    <w:rsid w:val="00C87695"/>
    <w:rsid w:val="00C877FE"/>
    <w:rsid w:val="00C87B30"/>
    <w:rsid w:val="00C9007E"/>
    <w:rsid w:val="00C90316"/>
    <w:rsid w:val="00C90383"/>
    <w:rsid w:val="00C904C1"/>
    <w:rsid w:val="00C904F0"/>
    <w:rsid w:val="00C90825"/>
    <w:rsid w:val="00C908B2"/>
    <w:rsid w:val="00C90D1A"/>
    <w:rsid w:val="00C90FAF"/>
    <w:rsid w:val="00C9157B"/>
    <w:rsid w:val="00C91EAB"/>
    <w:rsid w:val="00C92A4F"/>
    <w:rsid w:val="00C92B73"/>
    <w:rsid w:val="00C92BA0"/>
    <w:rsid w:val="00C92CE3"/>
    <w:rsid w:val="00C92D99"/>
    <w:rsid w:val="00C92E41"/>
    <w:rsid w:val="00C931E7"/>
    <w:rsid w:val="00C931E9"/>
    <w:rsid w:val="00C9339D"/>
    <w:rsid w:val="00C93469"/>
    <w:rsid w:val="00C937AD"/>
    <w:rsid w:val="00C93AA1"/>
    <w:rsid w:val="00C93BB1"/>
    <w:rsid w:val="00C93E4A"/>
    <w:rsid w:val="00C943A2"/>
    <w:rsid w:val="00C948EE"/>
    <w:rsid w:val="00C94A7B"/>
    <w:rsid w:val="00C94B5B"/>
    <w:rsid w:val="00C94CAF"/>
    <w:rsid w:val="00C94D18"/>
    <w:rsid w:val="00C952AF"/>
    <w:rsid w:val="00C952F6"/>
    <w:rsid w:val="00C953D5"/>
    <w:rsid w:val="00C953DD"/>
    <w:rsid w:val="00C95429"/>
    <w:rsid w:val="00C955D6"/>
    <w:rsid w:val="00C95AF1"/>
    <w:rsid w:val="00C95CF5"/>
    <w:rsid w:val="00C95E74"/>
    <w:rsid w:val="00C95F36"/>
    <w:rsid w:val="00C95F4C"/>
    <w:rsid w:val="00C95FCC"/>
    <w:rsid w:val="00C96162"/>
    <w:rsid w:val="00C96218"/>
    <w:rsid w:val="00C963F2"/>
    <w:rsid w:val="00C9644C"/>
    <w:rsid w:val="00C96461"/>
    <w:rsid w:val="00C96653"/>
    <w:rsid w:val="00C966C1"/>
    <w:rsid w:val="00C9698D"/>
    <w:rsid w:val="00C969A5"/>
    <w:rsid w:val="00C96A34"/>
    <w:rsid w:val="00C96F89"/>
    <w:rsid w:val="00C9755C"/>
    <w:rsid w:val="00C9758A"/>
    <w:rsid w:val="00C9776C"/>
    <w:rsid w:val="00C978B5"/>
    <w:rsid w:val="00C9796B"/>
    <w:rsid w:val="00C97A59"/>
    <w:rsid w:val="00C97AEA"/>
    <w:rsid w:val="00C97C14"/>
    <w:rsid w:val="00C97D7D"/>
    <w:rsid w:val="00C97DEE"/>
    <w:rsid w:val="00C97F63"/>
    <w:rsid w:val="00CA02AB"/>
    <w:rsid w:val="00CA060C"/>
    <w:rsid w:val="00CA06E2"/>
    <w:rsid w:val="00CA071D"/>
    <w:rsid w:val="00CA0A50"/>
    <w:rsid w:val="00CA0F46"/>
    <w:rsid w:val="00CA105E"/>
    <w:rsid w:val="00CA11D5"/>
    <w:rsid w:val="00CA1485"/>
    <w:rsid w:val="00CA16DE"/>
    <w:rsid w:val="00CA199F"/>
    <w:rsid w:val="00CA1A92"/>
    <w:rsid w:val="00CA1B23"/>
    <w:rsid w:val="00CA1BE8"/>
    <w:rsid w:val="00CA1E6E"/>
    <w:rsid w:val="00CA1FE5"/>
    <w:rsid w:val="00CA2727"/>
    <w:rsid w:val="00CA284C"/>
    <w:rsid w:val="00CA297C"/>
    <w:rsid w:val="00CA2989"/>
    <w:rsid w:val="00CA2A24"/>
    <w:rsid w:val="00CA2C47"/>
    <w:rsid w:val="00CA2E57"/>
    <w:rsid w:val="00CA2F8C"/>
    <w:rsid w:val="00CA302D"/>
    <w:rsid w:val="00CA3155"/>
    <w:rsid w:val="00CA3383"/>
    <w:rsid w:val="00CA3398"/>
    <w:rsid w:val="00CA347D"/>
    <w:rsid w:val="00CA35AB"/>
    <w:rsid w:val="00CA382C"/>
    <w:rsid w:val="00CA38F1"/>
    <w:rsid w:val="00CA3A78"/>
    <w:rsid w:val="00CA3ADD"/>
    <w:rsid w:val="00CA3D0C"/>
    <w:rsid w:val="00CA3DEC"/>
    <w:rsid w:val="00CA40C5"/>
    <w:rsid w:val="00CA4217"/>
    <w:rsid w:val="00CA44DD"/>
    <w:rsid w:val="00CA45E1"/>
    <w:rsid w:val="00CA4640"/>
    <w:rsid w:val="00CA4B88"/>
    <w:rsid w:val="00CA4D2E"/>
    <w:rsid w:val="00CA504C"/>
    <w:rsid w:val="00CA5229"/>
    <w:rsid w:val="00CA5350"/>
    <w:rsid w:val="00CA53E4"/>
    <w:rsid w:val="00CA5435"/>
    <w:rsid w:val="00CA553D"/>
    <w:rsid w:val="00CA55A0"/>
    <w:rsid w:val="00CA585B"/>
    <w:rsid w:val="00CA58EE"/>
    <w:rsid w:val="00CA5B72"/>
    <w:rsid w:val="00CA6025"/>
    <w:rsid w:val="00CA62FE"/>
    <w:rsid w:val="00CA6484"/>
    <w:rsid w:val="00CA67E4"/>
    <w:rsid w:val="00CA69AA"/>
    <w:rsid w:val="00CA6B48"/>
    <w:rsid w:val="00CA6BCC"/>
    <w:rsid w:val="00CA6CD5"/>
    <w:rsid w:val="00CA6DCA"/>
    <w:rsid w:val="00CA70A9"/>
    <w:rsid w:val="00CA7435"/>
    <w:rsid w:val="00CA77EC"/>
    <w:rsid w:val="00CA7848"/>
    <w:rsid w:val="00CA7890"/>
    <w:rsid w:val="00CB0195"/>
    <w:rsid w:val="00CB0340"/>
    <w:rsid w:val="00CB0682"/>
    <w:rsid w:val="00CB0ADB"/>
    <w:rsid w:val="00CB0C81"/>
    <w:rsid w:val="00CB0EF0"/>
    <w:rsid w:val="00CB1138"/>
    <w:rsid w:val="00CB1254"/>
    <w:rsid w:val="00CB1430"/>
    <w:rsid w:val="00CB1681"/>
    <w:rsid w:val="00CB19DF"/>
    <w:rsid w:val="00CB1B4A"/>
    <w:rsid w:val="00CB1F11"/>
    <w:rsid w:val="00CB2087"/>
    <w:rsid w:val="00CB20FD"/>
    <w:rsid w:val="00CB2165"/>
    <w:rsid w:val="00CB232D"/>
    <w:rsid w:val="00CB23AE"/>
    <w:rsid w:val="00CB25AA"/>
    <w:rsid w:val="00CB2921"/>
    <w:rsid w:val="00CB29C1"/>
    <w:rsid w:val="00CB2A54"/>
    <w:rsid w:val="00CB2C10"/>
    <w:rsid w:val="00CB2D0C"/>
    <w:rsid w:val="00CB2E4C"/>
    <w:rsid w:val="00CB2FAE"/>
    <w:rsid w:val="00CB2FED"/>
    <w:rsid w:val="00CB31CD"/>
    <w:rsid w:val="00CB3591"/>
    <w:rsid w:val="00CB3872"/>
    <w:rsid w:val="00CB3962"/>
    <w:rsid w:val="00CB3A66"/>
    <w:rsid w:val="00CB3C4B"/>
    <w:rsid w:val="00CB3CFF"/>
    <w:rsid w:val="00CB4467"/>
    <w:rsid w:val="00CB465C"/>
    <w:rsid w:val="00CB4738"/>
    <w:rsid w:val="00CB4B94"/>
    <w:rsid w:val="00CB4BDB"/>
    <w:rsid w:val="00CB4F67"/>
    <w:rsid w:val="00CB52CB"/>
    <w:rsid w:val="00CB5543"/>
    <w:rsid w:val="00CB570D"/>
    <w:rsid w:val="00CB59FC"/>
    <w:rsid w:val="00CB5C96"/>
    <w:rsid w:val="00CB5CDF"/>
    <w:rsid w:val="00CB5F6C"/>
    <w:rsid w:val="00CB61D9"/>
    <w:rsid w:val="00CB6892"/>
    <w:rsid w:val="00CB68DB"/>
    <w:rsid w:val="00CB698B"/>
    <w:rsid w:val="00CB6A85"/>
    <w:rsid w:val="00CB702D"/>
    <w:rsid w:val="00CB7098"/>
    <w:rsid w:val="00CB76A2"/>
    <w:rsid w:val="00CB7898"/>
    <w:rsid w:val="00CB7EB1"/>
    <w:rsid w:val="00CC0031"/>
    <w:rsid w:val="00CC0186"/>
    <w:rsid w:val="00CC0422"/>
    <w:rsid w:val="00CC0454"/>
    <w:rsid w:val="00CC0598"/>
    <w:rsid w:val="00CC0A1E"/>
    <w:rsid w:val="00CC0FA2"/>
    <w:rsid w:val="00CC110D"/>
    <w:rsid w:val="00CC125A"/>
    <w:rsid w:val="00CC1319"/>
    <w:rsid w:val="00CC1459"/>
    <w:rsid w:val="00CC1584"/>
    <w:rsid w:val="00CC166C"/>
    <w:rsid w:val="00CC18CC"/>
    <w:rsid w:val="00CC1CAA"/>
    <w:rsid w:val="00CC1F7E"/>
    <w:rsid w:val="00CC1F7F"/>
    <w:rsid w:val="00CC2168"/>
    <w:rsid w:val="00CC23EB"/>
    <w:rsid w:val="00CC2468"/>
    <w:rsid w:val="00CC25BB"/>
    <w:rsid w:val="00CC273B"/>
    <w:rsid w:val="00CC2A53"/>
    <w:rsid w:val="00CC3258"/>
    <w:rsid w:val="00CC32FA"/>
    <w:rsid w:val="00CC33F0"/>
    <w:rsid w:val="00CC35F7"/>
    <w:rsid w:val="00CC3C74"/>
    <w:rsid w:val="00CC42D0"/>
    <w:rsid w:val="00CC436C"/>
    <w:rsid w:val="00CC4482"/>
    <w:rsid w:val="00CC4751"/>
    <w:rsid w:val="00CC4861"/>
    <w:rsid w:val="00CC48E0"/>
    <w:rsid w:val="00CC49C2"/>
    <w:rsid w:val="00CC4BF9"/>
    <w:rsid w:val="00CC4EDC"/>
    <w:rsid w:val="00CC5467"/>
    <w:rsid w:val="00CC57E3"/>
    <w:rsid w:val="00CC586C"/>
    <w:rsid w:val="00CC5921"/>
    <w:rsid w:val="00CC5973"/>
    <w:rsid w:val="00CC5A8A"/>
    <w:rsid w:val="00CC5E8A"/>
    <w:rsid w:val="00CC5E9B"/>
    <w:rsid w:val="00CC6474"/>
    <w:rsid w:val="00CC6838"/>
    <w:rsid w:val="00CC6B93"/>
    <w:rsid w:val="00CC6C52"/>
    <w:rsid w:val="00CC6E4C"/>
    <w:rsid w:val="00CC6F22"/>
    <w:rsid w:val="00CC72EE"/>
    <w:rsid w:val="00CC77D0"/>
    <w:rsid w:val="00CC7A33"/>
    <w:rsid w:val="00CC7A73"/>
    <w:rsid w:val="00CD01D8"/>
    <w:rsid w:val="00CD0659"/>
    <w:rsid w:val="00CD06A5"/>
    <w:rsid w:val="00CD0A6B"/>
    <w:rsid w:val="00CD0B54"/>
    <w:rsid w:val="00CD0BFB"/>
    <w:rsid w:val="00CD0DB9"/>
    <w:rsid w:val="00CD0F09"/>
    <w:rsid w:val="00CD1113"/>
    <w:rsid w:val="00CD11A5"/>
    <w:rsid w:val="00CD14D1"/>
    <w:rsid w:val="00CD169F"/>
    <w:rsid w:val="00CD18E7"/>
    <w:rsid w:val="00CD1E43"/>
    <w:rsid w:val="00CD20A1"/>
    <w:rsid w:val="00CD217C"/>
    <w:rsid w:val="00CD2187"/>
    <w:rsid w:val="00CD2370"/>
    <w:rsid w:val="00CD2775"/>
    <w:rsid w:val="00CD29AD"/>
    <w:rsid w:val="00CD2BF2"/>
    <w:rsid w:val="00CD2EE4"/>
    <w:rsid w:val="00CD2F23"/>
    <w:rsid w:val="00CD3027"/>
    <w:rsid w:val="00CD3960"/>
    <w:rsid w:val="00CD3A6A"/>
    <w:rsid w:val="00CD3BAC"/>
    <w:rsid w:val="00CD3C15"/>
    <w:rsid w:val="00CD3D2F"/>
    <w:rsid w:val="00CD3F51"/>
    <w:rsid w:val="00CD3F6F"/>
    <w:rsid w:val="00CD4165"/>
    <w:rsid w:val="00CD46FC"/>
    <w:rsid w:val="00CD4A32"/>
    <w:rsid w:val="00CD4D97"/>
    <w:rsid w:val="00CD4E8C"/>
    <w:rsid w:val="00CD5201"/>
    <w:rsid w:val="00CD522E"/>
    <w:rsid w:val="00CD534A"/>
    <w:rsid w:val="00CD539B"/>
    <w:rsid w:val="00CD558E"/>
    <w:rsid w:val="00CD563A"/>
    <w:rsid w:val="00CD56BA"/>
    <w:rsid w:val="00CD573F"/>
    <w:rsid w:val="00CD57F5"/>
    <w:rsid w:val="00CD585E"/>
    <w:rsid w:val="00CD5909"/>
    <w:rsid w:val="00CD5928"/>
    <w:rsid w:val="00CD5934"/>
    <w:rsid w:val="00CD59C9"/>
    <w:rsid w:val="00CD5A7A"/>
    <w:rsid w:val="00CD5C63"/>
    <w:rsid w:val="00CD5EE6"/>
    <w:rsid w:val="00CD5F3C"/>
    <w:rsid w:val="00CD61EF"/>
    <w:rsid w:val="00CD6276"/>
    <w:rsid w:val="00CD628F"/>
    <w:rsid w:val="00CD62B6"/>
    <w:rsid w:val="00CD63C9"/>
    <w:rsid w:val="00CD6884"/>
    <w:rsid w:val="00CD69E7"/>
    <w:rsid w:val="00CD6DBE"/>
    <w:rsid w:val="00CD6DE1"/>
    <w:rsid w:val="00CD6EFD"/>
    <w:rsid w:val="00CD710B"/>
    <w:rsid w:val="00CD7CA6"/>
    <w:rsid w:val="00CD7CE9"/>
    <w:rsid w:val="00CE02D9"/>
    <w:rsid w:val="00CE0663"/>
    <w:rsid w:val="00CE068D"/>
    <w:rsid w:val="00CE0813"/>
    <w:rsid w:val="00CE0BE6"/>
    <w:rsid w:val="00CE0C9A"/>
    <w:rsid w:val="00CE0CF2"/>
    <w:rsid w:val="00CE0D73"/>
    <w:rsid w:val="00CE0EF3"/>
    <w:rsid w:val="00CE12D0"/>
    <w:rsid w:val="00CE1383"/>
    <w:rsid w:val="00CE13EF"/>
    <w:rsid w:val="00CE167F"/>
    <w:rsid w:val="00CE16AB"/>
    <w:rsid w:val="00CE17D0"/>
    <w:rsid w:val="00CE19B4"/>
    <w:rsid w:val="00CE1A0B"/>
    <w:rsid w:val="00CE1EAC"/>
    <w:rsid w:val="00CE20C3"/>
    <w:rsid w:val="00CE27AD"/>
    <w:rsid w:val="00CE2847"/>
    <w:rsid w:val="00CE28F6"/>
    <w:rsid w:val="00CE2AAF"/>
    <w:rsid w:val="00CE2BD8"/>
    <w:rsid w:val="00CE2DA9"/>
    <w:rsid w:val="00CE32DC"/>
    <w:rsid w:val="00CE3BD8"/>
    <w:rsid w:val="00CE4108"/>
    <w:rsid w:val="00CE4510"/>
    <w:rsid w:val="00CE46B6"/>
    <w:rsid w:val="00CE4725"/>
    <w:rsid w:val="00CE47FF"/>
    <w:rsid w:val="00CE4918"/>
    <w:rsid w:val="00CE4A74"/>
    <w:rsid w:val="00CE4D0C"/>
    <w:rsid w:val="00CE4F39"/>
    <w:rsid w:val="00CE4F67"/>
    <w:rsid w:val="00CE5010"/>
    <w:rsid w:val="00CE51BC"/>
    <w:rsid w:val="00CE52C2"/>
    <w:rsid w:val="00CE5C63"/>
    <w:rsid w:val="00CE5D3C"/>
    <w:rsid w:val="00CE5E12"/>
    <w:rsid w:val="00CE5E39"/>
    <w:rsid w:val="00CE657E"/>
    <w:rsid w:val="00CE674A"/>
    <w:rsid w:val="00CE67BA"/>
    <w:rsid w:val="00CE69FC"/>
    <w:rsid w:val="00CE6ACE"/>
    <w:rsid w:val="00CE6B8B"/>
    <w:rsid w:val="00CE6C06"/>
    <w:rsid w:val="00CE6F83"/>
    <w:rsid w:val="00CE70D3"/>
    <w:rsid w:val="00CE7132"/>
    <w:rsid w:val="00CE715C"/>
    <w:rsid w:val="00CE753A"/>
    <w:rsid w:val="00CE758D"/>
    <w:rsid w:val="00CE7877"/>
    <w:rsid w:val="00CE78AD"/>
    <w:rsid w:val="00CE7A44"/>
    <w:rsid w:val="00CE7A4E"/>
    <w:rsid w:val="00CE7ADC"/>
    <w:rsid w:val="00CE7BCB"/>
    <w:rsid w:val="00CE7C7D"/>
    <w:rsid w:val="00CE7E1A"/>
    <w:rsid w:val="00CF001E"/>
    <w:rsid w:val="00CF0238"/>
    <w:rsid w:val="00CF02A7"/>
    <w:rsid w:val="00CF0370"/>
    <w:rsid w:val="00CF071A"/>
    <w:rsid w:val="00CF0743"/>
    <w:rsid w:val="00CF0892"/>
    <w:rsid w:val="00CF0A64"/>
    <w:rsid w:val="00CF0ADA"/>
    <w:rsid w:val="00CF0BD0"/>
    <w:rsid w:val="00CF0C89"/>
    <w:rsid w:val="00CF0E47"/>
    <w:rsid w:val="00CF0F84"/>
    <w:rsid w:val="00CF1074"/>
    <w:rsid w:val="00CF13A8"/>
    <w:rsid w:val="00CF1824"/>
    <w:rsid w:val="00CF1940"/>
    <w:rsid w:val="00CF1A5F"/>
    <w:rsid w:val="00CF1CAB"/>
    <w:rsid w:val="00CF20DB"/>
    <w:rsid w:val="00CF2123"/>
    <w:rsid w:val="00CF224F"/>
    <w:rsid w:val="00CF23F3"/>
    <w:rsid w:val="00CF25C2"/>
    <w:rsid w:val="00CF25F0"/>
    <w:rsid w:val="00CF2707"/>
    <w:rsid w:val="00CF279B"/>
    <w:rsid w:val="00CF291F"/>
    <w:rsid w:val="00CF2A77"/>
    <w:rsid w:val="00CF2CF1"/>
    <w:rsid w:val="00CF3119"/>
    <w:rsid w:val="00CF320A"/>
    <w:rsid w:val="00CF34C0"/>
    <w:rsid w:val="00CF34E6"/>
    <w:rsid w:val="00CF35C4"/>
    <w:rsid w:val="00CF39AD"/>
    <w:rsid w:val="00CF3BAA"/>
    <w:rsid w:val="00CF3C29"/>
    <w:rsid w:val="00CF3E3C"/>
    <w:rsid w:val="00CF4428"/>
    <w:rsid w:val="00CF44D6"/>
    <w:rsid w:val="00CF4632"/>
    <w:rsid w:val="00CF48B7"/>
    <w:rsid w:val="00CF4928"/>
    <w:rsid w:val="00CF4A84"/>
    <w:rsid w:val="00CF4B39"/>
    <w:rsid w:val="00CF4B7D"/>
    <w:rsid w:val="00CF4D85"/>
    <w:rsid w:val="00CF50E5"/>
    <w:rsid w:val="00CF5619"/>
    <w:rsid w:val="00CF57FB"/>
    <w:rsid w:val="00CF5AFF"/>
    <w:rsid w:val="00CF5B93"/>
    <w:rsid w:val="00CF5EF1"/>
    <w:rsid w:val="00CF62FC"/>
    <w:rsid w:val="00CF63F6"/>
    <w:rsid w:val="00CF6473"/>
    <w:rsid w:val="00CF65D5"/>
    <w:rsid w:val="00CF6606"/>
    <w:rsid w:val="00CF6641"/>
    <w:rsid w:val="00CF67B5"/>
    <w:rsid w:val="00CF6E93"/>
    <w:rsid w:val="00CF6F60"/>
    <w:rsid w:val="00CF6F66"/>
    <w:rsid w:val="00CF7637"/>
    <w:rsid w:val="00D001B0"/>
    <w:rsid w:val="00D00290"/>
    <w:rsid w:val="00D00430"/>
    <w:rsid w:val="00D006B5"/>
    <w:rsid w:val="00D00B38"/>
    <w:rsid w:val="00D00C68"/>
    <w:rsid w:val="00D01173"/>
    <w:rsid w:val="00D01236"/>
    <w:rsid w:val="00D012B8"/>
    <w:rsid w:val="00D012EC"/>
    <w:rsid w:val="00D01312"/>
    <w:rsid w:val="00D0176C"/>
    <w:rsid w:val="00D017CD"/>
    <w:rsid w:val="00D018D5"/>
    <w:rsid w:val="00D01981"/>
    <w:rsid w:val="00D019DA"/>
    <w:rsid w:val="00D01E32"/>
    <w:rsid w:val="00D0237F"/>
    <w:rsid w:val="00D0242A"/>
    <w:rsid w:val="00D0250B"/>
    <w:rsid w:val="00D0289E"/>
    <w:rsid w:val="00D02CE6"/>
    <w:rsid w:val="00D02DDE"/>
    <w:rsid w:val="00D02E46"/>
    <w:rsid w:val="00D02E50"/>
    <w:rsid w:val="00D02FA9"/>
    <w:rsid w:val="00D0311F"/>
    <w:rsid w:val="00D03197"/>
    <w:rsid w:val="00D03364"/>
    <w:rsid w:val="00D03597"/>
    <w:rsid w:val="00D035E2"/>
    <w:rsid w:val="00D037CD"/>
    <w:rsid w:val="00D0401F"/>
    <w:rsid w:val="00D040BD"/>
    <w:rsid w:val="00D040E3"/>
    <w:rsid w:val="00D04827"/>
    <w:rsid w:val="00D04AC6"/>
    <w:rsid w:val="00D050C2"/>
    <w:rsid w:val="00D0521C"/>
    <w:rsid w:val="00D052FA"/>
    <w:rsid w:val="00D058EB"/>
    <w:rsid w:val="00D05932"/>
    <w:rsid w:val="00D05A87"/>
    <w:rsid w:val="00D05BF7"/>
    <w:rsid w:val="00D05E9A"/>
    <w:rsid w:val="00D05F23"/>
    <w:rsid w:val="00D05F56"/>
    <w:rsid w:val="00D05FC0"/>
    <w:rsid w:val="00D060BC"/>
    <w:rsid w:val="00D06102"/>
    <w:rsid w:val="00D0617A"/>
    <w:rsid w:val="00D0621F"/>
    <w:rsid w:val="00D06220"/>
    <w:rsid w:val="00D06400"/>
    <w:rsid w:val="00D065A3"/>
    <w:rsid w:val="00D065C7"/>
    <w:rsid w:val="00D0667F"/>
    <w:rsid w:val="00D06A41"/>
    <w:rsid w:val="00D06CC8"/>
    <w:rsid w:val="00D0708F"/>
    <w:rsid w:val="00D0710A"/>
    <w:rsid w:val="00D07150"/>
    <w:rsid w:val="00D072BE"/>
    <w:rsid w:val="00D07613"/>
    <w:rsid w:val="00D07B7E"/>
    <w:rsid w:val="00D07D5D"/>
    <w:rsid w:val="00D07DEE"/>
    <w:rsid w:val="00D07F07"/>
    <w:rsid w:val="00D100B9"/>
    <w:rsid w:val="00D1035D"/>
    <w:rsid w:val="00D10672"/>
    <w:rsid w:val="00D1068C"/>
    <w:rsid w:val="00D106A0"/>
    <w:rsid w:val="00D10E3C"/>
    <w:rsid w:val="00D10E96"/>
    <w:rsid w:val="00D11136"/>
    <w:rsid w:val="00D11616"/>
    <w:rsid w:val="00D117DB"/>
    <w:rsid w:val="00D11975"/>
    <w:rsid w:val="00D11AD2"/>
    <w:rsid w:val="00D11C47"/>
    <w:rsid w:val="00D11DCC"/>
    <w:rsid w:val="00D12214"/>
    <w:rsid w:val="00D1232C"/>
    <w:rsid w:val="00D124BA"/>
    <w:rsid w:val="00D12989"/>
    <w:rsid w:val="00D13061"/>
    <w:rsid w:val="00D130D2"/>
    <w:rsid w:val="00D131D5"/>
    <w:rsid w:val="00D13409"/>
    <w:rsid w:val="00D1366C"/>
    <w:rsid w:val="00D13694"/>
    <w:rsid w:val="00D13A7F"/>
    <w:rsid w:val="00D1400F"/>
    <w:rsid w:val="00D141CC"/>
    <w:rsid w:val="00D142C1"/>
    <w:rsid w:val="00D142E3"/>
    <w:rsid w:val="00D142EB"/>
    <w:rsid w:val="00D1430C"/>
    <w:rsid w:val="00D1432C"/>
    <w:rsid w:val="00D1432F"/>
    <w:rsid w:val="00D145E9"/>
    <w:rsid w:val="00D14A68"/>
    <w:rsid w:val="00D14A80"/>
    <w:rsid w:val="00D14C11"/>
    <w:rsid w:val="00D151AC"/>
    <w:rsid w:val="00D152C5"/>
    <w:rsid w:val="00D1532A"/>
    <w:rsid w:val="00D1557F"/>
    <w:rsid w:val="00D15712"/>
    <w:rsid w:val="00D1589B"/>
    <w:rsid w:val="00D1595F"/>
    <w:rsid w:val="00D159D7"/>
    <w:rsid w:val="00D15AFB"/>
    <w:rsid w:val="00D15BA8"/>
    <w:rsid w:val="00D15D77"/>
    <w:rsid w:val="00D15F3B"/>
    <w:rsid w:val="00D1602C"/>
    <w:rsid w:val="00D1604B"/>
    <w:rsid w:val="00D163BA"/>
    <w:rsid w:val="00D16418"/>
    <w:rsid w:val="00D164C8"/>
    <w:rsid w:val="00D16752"/>
    <w:rsid w:val="00D16AE2"/>
    <w:rsid w:val="00D16E2A"/>
    <w:rsid w:val="00D16FAA"/>
    <w:rsid w:val="00D1701B"/>
    <w:rsid w:val="00D170B8"/>
    <w:rsid w:val="00D17348"/>
    <w:rsid w:val="00D173BE"/>
    <w:rsid w:val="00D17720"/>
    <w:rsid w:val="00D17769"/>
    <w:rsid w:val="00D177F2"/>
    <w:rsid w:val="00D1788F"/>
    <w:rsid w:val="00D17891"/>
    <w:rsid w:val="00D1796B"/>
    <w:rsid w:val="00D17A2D"/>
    <w:rsid w:val="00D17B5B"/>
    <w:rsid w:val="00D17D84"/>
    <w:rsid w:val="00D2000B"/>
    <w:rsid w:val="00D2016C"/>
    <w:rsid w:val="00D2048D"/>
    <w:rsid w:val="00D20578"/>
    <w:rsid w:val="00D20785"/>
    <w:rsid w:val="00D2088A"/>
    <w:rsid w:val="00D2088F"/>
    <w:rsid w:val="00D20B55"/>
    <w:rsid w:val="00D20D66"/>
    <w:rsid w:val="00D20E4D"/>
    <w:rsid w:val="00D20ED1"/>
    <w:rsid w:val="00D21076"/>
    <w:rsid w:val="00D21555"/>
    <w:rsid w:val="00D215D9"/>
    <w:rsid w:val="00D21649"/>
    <w:rsid w:val="00D219E6"/>
    <w:rsid w:val="00D21C06"/>
    <w:rsid w:val="00D21EB7"/>
    <w:rsid w:val="00D21FF0"/>
    <w:rsid w:val="00D2247A"/>
    <w:rsid w:val="00D224C0"/>
    <w:rsid w:val="00D225F4"/>
    <w:rsid w:val="00D22774"/>
    <w:rsid w:val="00D227BC"/>
    <w:rsid w:val="00D2297A"/>
    <w:rsid w:val="00D22A67"/>
    <w:rsid w:val="00D22B37"/>
    <w:rsid w:val="00D22D39"/>
    <w:rsid w:val="00D231C7"/>
    <w:rsid w:val="00D23353"/>
    <w:rsid w:val="00D23355"/>
    <w:rsid w:val="00D237C6"/>
    <w:rsid w:val="00D23D29"/>
    <w:rsid w:val="00D24452"/>
    <w:rsid w:val="00D244E8"/>
    <w:rsid w:val="00D245E5"/>
    <w:rsid w:val="00D245FC"/>
    <w:rsid w:val="00D245FD"/>
    <w:rsid w:val="00D24854"/>
    <w:rsid w:val="00D248A1"/>
    <w:rsid w:val="00D24BF5"/>
    <w:rsid w:val="00D24BF9"/>
    <w:rsid w:val="00D24E97"/>
    <w:rsid w:val="00D2536C"/>
    <w:rsid w:val="00D253B2"/>
    <w:rsid w:val="00D254E9"/>
    <w:rsid w:val="00D25836"/>
    <w:rsid w:val="00D259A9"/>
    <w:rsid w:val="00D25C3B"/>
    <w:rsid w:val="00D26111"/>
    <w:rsid w:val="00D2617E"/>
    <w:rsid w:val="00D262A5"/>
    <w:rsid w:val="00D26591"/>
    <w:rsid w:val="00D2662A"/>
    <w:rsid w:val="00D2684A"/>
    <w:rsid w:val="00D26988"/>
    <w:rsid w:val="00D26D4C"/>
    <w:rsid w:val="00D26FB3"/>
    <w:rsid w:val="00D26FCE"/>
    <w:rsid w:val="00D2705B"/>
    <w:rsid w:val="00D27253"/>
    <w:rsid w:val="00D272E6"/>
    <w:rsid w:val="00D27369"/>
    <w:rsid w:val="00D2744A"/>
    <w:rsid w:val="00D27473"/>
    <w:rsid w:val="00D274F9"/>
    <w:rsid w:val="00D27713"/>
    <w:rsid w:val="00D27799"/>
    <w:rsid w:val="00D278C5"/>
    <w:rsid w:val="00D27925"/>
    <w:rsid w:val="00D279E3"/>
    <w:rsid w:val="00D27A63"/>
    <w:rsid w:val="00D27EE6"/>
    <w:rsid w:val="00D30050"/>
    <w:rsid w:val="00D302FE"/>
    <w:rsid w:val="00D30459"/>
    <w:rsid w:val="00D3093B"/>
    <w:rsid w:val="00D309CB"/>
    <w:rsid w:val="00D30A15"/>
    <w:rsid w:val="00D30B6E"/>
    <w:rsid w:val="00D30CAD"/>
    <w:rsid w:val="00D30E07"/>
    <w:rsid w:val="00D30F5B"/>
    <w:rsid w:val="00D30F71"/>
    <w:rsid w:val="00D30FD7"/>
    <w:rsid w:val="00D31092"/>
    <w:rsid w:val="00D310B8"/>
    <w:rsid w:val="00D31286"/>
    <w:rsid w:val="00D31328"/>
    <w:rsid w:val="00D31525"/>
    <w:rsid w:val="00D31FB6"/>
    <w:rsid w:val="00D3239F"/>
    <w:rsid w:val="00D324B7"/>
    <w:rsid w:val="00D32E86"/>
    <w:rsid w:val="00D32F30"/>
    <w:rsid w:val="00D33134"/>
    <w:rsid w:val="00D331CA"/>
    <w:rsid w:val="00D33209"/>
    <w:rsid w:val="00D3326D"/>
    <w:rsid w:val="00D33741"/>
    <w:rsid w:val="00D337C3"/>
    <w:rsid w:val="00D339CF"/>
    <w:rsid w:val="00D33B46"/>
    <w:rsid w:val="00D33B92"/>
    <w:rsid w:val="00D33CCA"/>
    <w:rsid w:val="00D33F66"/>
    <w:rsid w:val="00D3456C"/>
    <w:rsid w:val="00D345F3"/>
    <w:rsid w:val="00D3473D"/>
    <w:rsid w:val="00D348A1"/>
    <w:rsid w:val="00D349B7"/>
    <w:rsid w:val="00D34AB9"/>
    <w:rsid w:val="00D34E61"/>
    <w:rsid w:val="00D3553D"/>
    <w:rsid w:val="00D35862"/>
    <w:rsid w:val="00D358AB"/>
    <w:rsid w:val="00D35EC2"/>
    <w:rsid w:val="00D36132"/>
    <w:rsid w:val="00D36356"/>
    <w:rsid w:val="00D36391"/>
    <w:rsid w:val="00D365AA"/>
    <w:rsid w:val="00D36644"/>
    <w:rsid w:val="00D37285"/>
    <w:rsid w:val="00D372A3"/>
    <w:rsid w:val="00D3734F"/>
    <w:rsid w:val="00D375A1"/>
    <w:rsid w:val="00D37611"/>
    <w:rsid w:val="00D37746"/>
    <w:rsid w:val="00D37AEA"/>
    <w:rsid w:val="00D37D50"/>
    <w:rsid w:val="00D37DBC"/>
    <w:rsid w:val="00D400EC"/>
    <w:rsid w:val="00D40284"/>
    <w:rsid w:val="00D40379"/>
    <w:rsid w:val="00D404CB"/>
    <w:rsid w:val="00D405AF"/>
    <w:rsid w:val="00D40794"/>
    <w:rsid w:val="00D40958"/>
    <w:rsid w:val="00D40B52"/>
    <w:rsid w:val="00D40B8A"/>
    <w:rsid w:val="00D40D82"/>
    <w:rsid w:val="00D40E61"/>
    <w:rsid w:val="00D41000"/>
    <w:rsid w:val="00D41530"/>
    <w:rsid w:val="00D4163E"/>
    <w:rsid w:val="00D41766"/>
    <w:rsid w:val="00D4180E"/>
    <w:rsid w:val="00D418B3"/>
    <w:rsid w:val="00D419A9"/>
    <w:rsid w:val="00D419D5"/>
    <w:rsid w:val="00D41AEF"/>
    <w:rsid w:val="00D41D8D"/>
    <w:rsid w:val="00D41E18"/>
    <w:rsid w:val="00D421BC"/>
    <w:rsid w:val="00D42307"/>
    <w:rsid w:val="00D423ED"/>
    <w:rsid w:val="00D4240B"/>
    <w:rsid w:val="00D42671"/>
    <w:rsid w:val="00D42A82"/>
    <w:rsid w:val="00D42E60"/>
    <w:rsid w:val="00D42F23"/>
    <w:rsid w:val="00D4306D"/>
    <w:rsid w:val="00D437AE"/>
    <w:rsid w:val="00D438F8"/>
    <w:rsid w:val="00D4427D"/>
    <w:rsid w:val="00D44512"/>
    <w:rsid w:val="00D445A4"/>
    <w:rsid w:val="00D445DA"/>
    <w:rsid w:val="00D4479D"/>
    <w:rsid w:val="00D447DB"/>
    <w:rsid w:val="00D44846"/>
    <w:rsid w:val="00D4488C"/>
    <w:rsid w:val="00D44894"/>
    <w:rsid w:val="00D44A66"/>
    <w:rsid w:val="00D44C1B"/>
    <w:rsid w:val="00D44CEA"/>
    <w:rsid w:val="00D44D2B"/>
    <w:rsid w:val="00D44DFC"/>
    <w:rsid w:val="00D45577"/>
    <w:rsid w:val="00D45755"/>
    <w:rsid w:val="00D45926"/>
    <w:rsid w:val="00D45B20"/>
    <w:rsid w:val="00D45E1D"/>
    <w:rsid w:val="00D45E96"/>
    <w:rsid w:val="00D46047"/>
    <w:rsid w:val="00D460BC"/>
    <w:rsid w:val="00D461AD"/>
    <w:rsid w:val="00D46367"/>
    <w:rsid w:val="00D46995"/>
    <w:rsid w:val="00D46B50"/>
    <w:rsid w:val="00D46BF5"/>
    <w:rsid w:val="00D46DE7"/>
    <w:rsid w:val="00D46E5A"/>
    <w:rsid w:val="00D46FA4"/>
    <w:rsid w:val="00D47626"/>
    <w:rsid w:val="00D47659"/>
    <w:rsid w:val="00D47809"/>
    <w:rsid w:val="00D47BC0"/>
    <w:rsid w:val="00D47E9D"/>
    <w:rsid w:val="00D47E9E"/>
    <w:rsid w:val="00D500A9"/>
    <w:rsid w:val="00D501D2"/>
    <w:rsid w:val="00D5041B"/>
    <w:rsid w:val="00D50831"/>
    <w:rsid w:val="00D509FF"/>
    <w:rsid w:val="00D50B90"/>
    <w:rsid w:val="00D50C86"/>
    <w:rsid w:val="00D50CAE"/>
    <w:rsid w:val="00D50ECA"/>
    <w:rsid w:val="00D511FE"/>
    <w:rsid w:val="00D51266"/>
    <w:rsid w:val="00D515C3"/>
    <w:rsid w:val="00D518D7"/>
    <w:rsid w:val="00D518FC"/>
    <w:rsid w:val="00D51A13"/>
    <w:rsid w:val="00D51ADE"/>
    <w:rsid w:val="00D51FDD"/>
    <w:rsid w:val="00D520EE"/>
    <w:rsid w:val="00D52403"/>
    <w:rsid w:val="00D52570"/>
    <w:rsid w:val="00D528FC"/>
    <w:rsid w:val="00D52C1C"/>
    <w:rsid w:val="00D52D1C"/>
    <w:rsid w:val="00D52DC0"/>
    <w:rsid w:val="00D52DE0"/>
    <w:rsid w:val="00D5301F"/>
    <w:rsid w:val="00D5307E"/>
    <w:rsid w:val="00D53658"/>
    <w:rsid w:val="00D5380E"/>
    <w:rsid w:val="00D538EF"/>
    <w:rsid w:val="00D53BDD"/>
    <w:rsid w:val="00D53E18"/>
    <w:rsid w:val="00D53EF6"/>
    <w:rsid w:val="00D53FD0"/>
    <w:rsid w:val="00D541C7"/>
    <w:rsid w:val="00D543D8"/>
    <w:rsid w:val="00D54584"/>
    <w:rsid w:val="00D546CC"/>
    <w:rsid w:val="00D54905"/>
    <w:rsid w:val="00D54E92"/>
    <w:rsid w:val="00D54EF9"/>
    <w:rsid w:val="00D54F93"/>
    <w:rsid w:val="00D55054"/>
    <w:rsid w:val="00D55188"/>
    <w:rsid w:val="00D5559C"/>
    <w:rsid w:val="00D55642"/>
    <w:rsid w:val="00D557CA"/>
    <w:rsid w:val="00D55AB7"/>
    <w:rsid w:val="00D55BB1"/>
    <w:rsid w:val="00D55BC1"/>
    <w:rsid w:val="00D55EEC"/>
    <w:rsid w:val="00D55FC9"/>
    <w:rsid w:val="00D56219"/>
    <w:rsid w:val="00D5655C"/>
    <w:rsid w:val="00D5662F"/>
    <w:rsid w:val="00D56A6A"/>
    <w:rsid w:val="00D56D49"/>
    <w:rsid w:val="00D56ECD"/>
    <w:rsid w:val="00D56F96"/>
    <w:rsid w:val="00D571A6"/>
    <w:rsid w:val="00D57265"/>
    <w:rsid w:val="00D5726E"/>
    <w:rsid w:val="00D573A4"/>
    <w:rsid w:val="00D575DD"/>
    <w:rsid w:val="00D5768A"/>
    <w:rsid w:val="00D57CC9"/>
    <w:rsid w:val="00D6033F"/>
    <w:rsid w:val="00D603E4"/>
    <w:rsid w:val="00D6054F"/>
    <w:rsid w:val="00D60857"/>
    <w:rsid w:val="00D60896"/>
    <w:rsid w:val="00D608E2"/>
    <w:rsid w:val="00D6094B"/>
    <w:rsid w:val="00D60969"/>
    <w:rsid w:val="00D60EA6"/>
    <w:rsid w:val="00D60F2D"/>
    <w:rsid w:val="00D61151"/>
    <w:rsid w:val="00D61724"/>
    <w:rsid w:val="00D61AEE"/>
    <w:rsid w:val="00D61C73"/>
    <w:rsid w:val="00D61CD7"/>
    <w:rsid w:val="00D61EEE"/>
    <w:rsid w:val="00D61F96"/>
    <w:rsid w:val="00D62286"/>
    <w:rsid w:val="00D62370"/>
    <w:rsid w:val="00D625D3"/>
    <w:rsid w:val="00D626A3"/>
    <w:rsid w:val="00D626F1"/>
    <w:rsid w:val="00D62790"/>
    <w:rsid w:val="00D62A3F"/>
    <w:rsid w:val="00D62B76"/>
    <w:rsid w:val="00D62BAE"/>
    <w:rsid w:val="00D630D4"/>
    <w:rsid w:val="00D635DE"/>
    <w:rsid w:val="00D63642"/>
    <w:rsid w:val="00D636AE"/>
    <w:rsid w:val="00D63996"/>
    <w:rsid w:val="00D6418A"/>
    <w:rsid w:val="00D64815"/>
    <w:rsid w:val="00D64862"/>
    <w:rsid w:val="00D6488D"/>
    <w:rsid w:val="00D6497A"/>
    <w:rsid w:val="00D64A85"/>
    <w:rsid w:val="00D6522E"/>
    <w:rsid w:val="00D65289"/>
    <w:rsid w:val="00D653B1"/>
    <w:rsid w:val="00D65668"/>
    <w:rsid w:val="00D6568B"/>
    <w:rsid w:val="00D65CA2"/>
    <w:rsid w:val="00D65E43"/>
    <w:rsid w:val="00D661A8"/>
    <w:rsid w:val="00D666EA"/>
    <w:rsid w:val="00D66F44"/>
    <w:rsid w:val="00D66F4F"/>
    <w:rsid w:val="00D673FD"/>
    <w:rsid w:val="00D67423"/>
    <w:rsid w:val="00D676B0"/>
    <w:rsid w:val="00D67742"/>
    <w:rsid w:val="00D67770"/>
    <w:rsid w:val="00D67A72"/>
    <w:rsid w:val="00D67BEC"/>
    <w:rsid w:val="00D67D73"/>
    <w:rsid w:val="00D67E0F"/>
    <w:rsid w:val="00D67E17"/>
    <w:rsid w:val="00D7042F"/>
    <w:rsid w:val="00D70477"/>
    <w:rsid w:val="00D70494"/>
    <w:rsid w:val="00D7077A"/>
    <w:rsid w:val="00D709B7"/>
    <w:rsid w:val="00D709F4"/>
    <w:rsid w:val="00D70ABC"/>
    <w:rsid w:val="00D70D9B"/>
    <w:rsid w:val="00D70EFC"/>
    <w:rsid w:val="00D70F6C"/>
    <w:rsid w:val="00D71032"/>
    <w:rsid w:val="00D7140D"/>
    <w:rsid w:val="00D714F0"/>
    <w:rsid w:val="00D716C1"/>
    <w:rsid w:val="00D71726"/>
    <w:rsid w:val="00D71A3D"/>
    <w:rsid w:val="00D71A51"/>
    <w:rsid w:val="00D71E28"/>
    <w:rsid w:val="00D71F27"/>
    <w:rsid w:val="00D71F8B"/>
    <w:rsid w:val="00D72388"/>
    <w:rsid w:val="00D723B7"/>
    <w:rsid w:val="00D726E0"/>
    <w:rsid w:val="00D72729"/>
    <w:rsid w:val="00D7278F"/>
    <w:rsid w:val="00D7295F"/>
    <w:rsid w:val="00D7296F"/>
    <w:rsid w:val="00D72AD8"/>
    <w:rsid w:val="00D72CE7"/>
    <w:rsid w:val="00D72ED0"/>
    <w:rsid w:val="00D72ED9"/>
    <w:rsid w:val="00D72F2B"/>
    <w:rsid w:val="00D731EE"/>
    <w:rsid w:val="00D73515"/>
    <w:rsid w:val="00D736B1"/>
    <w:rsid w:val="00D737B1"/>
    <w:rsid w:val="00D737EC"/>
    <w:rsid w:val="00D73A17"/>
    <w:rsid w:val="00D73B1B"/>
    <w:rsid w:val="00D73B45"/>
    <w:rsid w:val="00D73C34"/>
    <w:rsid w:val="00D73C91"/>
    <w:rsid w:val="00D74C04"/>
    <w:rsid w:val="00D74C0C"/>
    <w:rsid w:val="00D74C1B"/>
    <w:rsid w:val="00D74CA4"/>
    <w:rsid w:val="00D74CAB"/>
    <w:rsid w:val="00D74CE6"/>
    <w:rsid w:val="00D74DCC"/>
    <w:rsid w:val="00D74E7D"/>
    <w:rsid w:val="00D74E83"/>
    <w:rsid w:val="00D74EC1"/>
    <w:rsid w:val="00D74FD6"/>
    <w:rsid w:val="00D752AD"/>
    <w:rsid w:val="00D75803"/>
    <w:rsid w:val="00D75D4D"/>
    <w:rsid w:val="00D76199"/>
    <w:rsid w:val="00D7633E"/>
    <w:rsid w:val="00D76614"/>
    <w:rsid w:val="00D76868"/>
    <w:rsid w:val="00D768C3"/>
    <w:rsid w:val="00D768E2"/>
    <w:rsid w:val="00D76B82"/>
    <w:rsid w:val="00D76CF3"/>
    <w:rsid w:val="00D76E9C"/>
    <w:rsid w:val="00D7708D"/>
    <w:rsid w:val="00D7746C"/>
    <w:rsid w:val="00D77556"/>
    <w:rsid w:val="00D7755E"/>
    <w:rsid w:val="00D77689"/>
    <w:rsid w:val="00D777FF"/>
    <w:rsid w:val="00D77A1C"/>
    <w:rsid w:val="00D77DC3"/>
    <w:rsid w:val="00D77EEB"/>
    <w:rsid w:val="00D802D5"/>
    <w:rsid w:val="00D803A1"/>
    <w:rsid w:val="00D804A2"/>
    <w:rsid w:val="00D80AD4"/>
    <w:rsid w:val="00D80C31"/>
    <w:rsid w:val="00D80D51"/>
    <w:rsid w:val="00D80DAE"/>
    <w:rsid w:val="00D81083"/>
    <w:rsid w:val="00D8131A"/>
    <w:rsid w:val="00D81350"/>
    <w:rsid w:val="00D81457"/>
    <w:rsid w:val="00D8163F"/>
    <w:rsid w:val="00D81825"/>
    <w:rsid w:val="00D823B7"/>
    <w:rsid w:val="00D82490"/>
    <w:rsid w:val="00D824CD"/>
    <w:rsid w:val="00D8251A"/>
    <w:rsid w:val="00D8277D"/>
    <w:rsid w:val="00D82985"/>
    <w:rsid w:val="00D82DE0"/>
    <w:rsid w:val="00D82DFC"/>
    <w:rsid w:val="00D82E01"/>
    <w:rsid w:val="00D82F01"/>
    <w:rsid w:val="00D82FAA"/>
    <w:rsid w:val="00D8306C"/>
    <w:rsid w:val="00D8340B"/>
    <w:rsid w:val="00D83623"/>
    <w:rsid w:val="00D8369B"/>
    <w:rsid w:val="00D83818"/>
    <w:rsid w:val="00D8394C"/>
    <w:rsid w:val="00D83DCA"/>
    <w:rsid w:val="00D83F13"/>
    <w:rsid w:val="00D83F5C"/>
    <w:rsid w:val="00D84287"/>
    <w:rsid w:val="00D84410"/>
    <w:rsid w:val="00D8447E"/>
    <w:rsid w:val="00D849B8"/>
    <w:rsid w:val="00D84D86"/>
    <w:rsid w:val="00D84DE0"/>
    <w:rsid w:val="00D8523A"/>
    <w:rsid w:val="00D85321"/>
    <w:rsid w:val="00D85A42"/>
    <w:rsid w:val="00D85B62"/>
    <w:rsid w:val="00D85CEF"/>
    <w:rsid w:val="00D85D4E"/>
    <w:rsid w:val="00D860ED"/>
    <w:rsid w:val="00D86187"/>
    <w:rsid w:val="00D867F2"/>
    <w:rsid w:val="00D86816"/>
    <w:rsid w:val="00D86837"/>
    <w:rsid w:val="00D86D72"/>
    <w:rsid w:val="00D86E04"/>
    <w:rsid w:val="00D86E0A"/>
    <w:rsid w:val="00D86EA1"/>
    <w:rsid w:val="00D86EA7"/>
    <w:rsid w:val="00D8707F"/>
    <w:rsid w:val="00D87416"/>
    <w:rsid w:val="00D87650"/>
    <w:rsid w:val="00D878C9"/>
    <w:rsid w:val="00D87F77"/>
    <w:rsid w:val="00D90151"/>
    <w:rsid w:val="00D901F3"/>
    <w:rsid w:val="00D90253"/>
    <w:rsid w:val="00D90699"/>
    <w:rsid w:val="00D908F6"/>
    <w:rsid w:val="00D90A91"/>
    <w:rsid w:val="00D90D52"/>
    <w:rsid w:val="00D90E47"/>
    <w:rsid w:val="00D90FE1"/>
    <w:rsid w:val="00D916F8"/>
    <w:rsid w:val="00D91958"/>
    <w:rsid w:val="00D91981"/>
    <w:rsid w:val="00D91B1E"/>
    <w:rsid w:val="00D91B88"/>
    <w:rsid w:val="00D91BB5"/>
    <w:rsid w:val="00D92125"/>
    <w:rsid w:val="00D9220C"/>
    <w:rsid w:val="00D92354"/>
    <w:rsid w:val="00D9239A"/>
    <w:rsid w:val="00D926C1"/>
    <w:rsid w:val="00D927EC"/>
    <w:rsid w:val="00D92902"/>
    <w:rsid w:val="00D93277"/>
    <w:rsid w:val="00D9351D"/>
    <w:rsid w:val="00D93A4A"/>
    <w:rsid w:val="00D93FCF"/>
    <w:rsid w:val="00D9401F"/>
    <w:rsid w:val="00D9430C"/>
    <w:rsid w:val="00D9448E"/>
    <w:rsid w:val="00D946AF"/>
    <w:rsid w:val="00D946E6"/>
    <w:rsid w:val="00D94BE9"/>
    <w:rsid w:val="00D94EBE"/>
    <w:rsid w:val="00D9512F"/>
    <w:rsid w:val="00D95266"/>
    <w:rsid w:val="00D952A6"/>
    <w:rsid w:val="00D953D3"/>
    <w:rsid w:val="00D95463"/>
    <w:rsid w:val="00D95A5D"/>
    <w:rsid w:val="00D95A6E"/>
    <w:rsid w:val="00D95B2D"/>
    <w:rsid w:val="00D95B8D"/>
    <w:rsid w:val="00D95F7A"/>
    <w:rsid w:val="00D9602D"/>
    <w:rsid w:val="00D962B3"/>
    <w:rsid w:val="00D96829"/>
    <w:rsid w:val="00D9684D"/>
    <w:rsid w:val="00D96B2C"/>
    <w:rsid w:val="00D96BC9"/>
    <w:rsid w:val="00D96C07"/>
    <w:rsid w:val="00D96D7E"/>
    <w:rsid w:val="00D970FD"/>
    <w:rsid w:val="00D971C2"/>
    <w:rsid w:val="00D973E5"/>
    <w:rsid w:val="00D978CB"/>
    <w:rsid w:val="00D9799B"/>
    <w:rsid w:val="00D97A6B"/>
    <w:rsid w:val="00D97D99"/>
    <w:rsid w:val="00D97E10"/>
    <w:rsid w:val="00D97E7B"/>
    <w:rsid w:val="00DA000A"/>
    <w:rsid w:val="00DA0166"/>
    <w:rsid w:val="00DA04E0"/>
    <w:rsid w:val="00DA074B"/>
    <w:rsid w:val="00DA0845"/>
    <w:rsid w:val="00DA0923"/>
    <w:rsid w:val="00DA0B05"/>
    <w:rsid w:val="00DA0B35"/>
    <w:rsid w:val="00DA0C42"/>
    <w:rsid w:val="00DA1229"/>
    <w:rsid w:val="00DA186E"/>
    <w:rsid w:val="00DA1934"/>
    <w:rsid w:val="00DA1D8F"/>
    <w:rsid w:val="00DA1FBE"/>
    <w:rsid w:val="00DA1FC2"/>
    <w:rsid w:val="00DA2389"/>
    <w:rsid w:val="00DA2640"/>
    <w:rsid w:val="00DA2649"/>
    <w:rsid w:val="00DA2C66"/>
    <w:rsid w:val="00DA2CEF"/>
    <w:rsid w:val="00DA2D37"/>
    <w:rsid w:val="00DA2FDC"/>
    <w:rsid w:val="00DA3002"/>
    <w:rsid w:val="00DA307B"/>
    <w:rsid w:val="00DA30EC"/>
    <w:rsid w:val="00DA31EB"/>
    <w:rsid w:val="00DA33C1"/>
    <w:rsid w:val="00DA34E8"/>
    <w:rsid w:val="00DA3676"/>
    <w:rsid w:val="00DA36F9"/>
    <w:rsid w:val="00DA37B5"/>
    <w:rsid w:val="00DA39AC"/>
    <w:rsid w:val="00DA3D39"/>
    <w:rsid w:val="00DA3EF9"/>
    <w:rsid w:val="00DA401A"/>
    <w:rsid w:val="00DA424E"/>
    <w:rsid w:val="00DA42CA"/>
    <w:rsid w:val="00DA4729"/>
    <w:rsid w:val="00DA497F"/>
    <w:rsid w:val="00DA49CA"/>
    <w:rsid w:val="00DA4AFB"/>
    <w:rsid w:val="00DA4C30"/>
    <w:rsid w:val="00DA53C9"/>
    <w:rsid w:val="00DA5C6C"/>
    <w:rsid w:val="00DA5E36"/>
    <w:rsid w:val="00DA658D"/>
    <w:rsid w:val="00DA66B2"/>
    <w:rsid w:val="00DA66BB"/>
    <w:rsid w:val="00DA675A"/>
    <w:rsid w:val="00DA6A7C"/>
    <w:rsid w:val="00DA7B4B"/>
    <w:rsid w:val="00DA7BCC"/>
    <w:rsid w:val="00DA7D78"/>
    <w:rsid w:val="00DA7E0F"/>
    <w:rsid w:val="00DB008F"/>
    <w:rsid w:val="00DB0120"/>
    <w:rsid w:val="00DB0219"/>
    <w:rsid w:val="00DB0356"/>
    <w:rsid w:val="00DB06C4"/>
    <w:rsid w:val="00DB0A7E"/>
    <w:rsid w:val="00DB0AB7"/>
    <w:rsid w:val="00DB0AD8"/>
    <w:rsid w:val="00DB0B54"/>
    <w:rsid w:val="00DB0EE6"/>
    <w:rsid w:val="00DB11B1"/>
    <w:rsid w:val="00DB11DE"/>
    <w:rsid w:val="00DB121C"/>
    <w:rsid w:val="00DB12F0"/>
    <w:rsid w:val="00DB13E7"/>
    <w:rsid w:val="00DB1530"/>
    <w:rsid w:val="00DB16BF"/>
    <w:rsid w:val="00DB179C"/>
    <w:rsid w:val="00DB1802"/>
    <w:rsid w:val="00DB1917"/>
    <w:rsid w:val="00DB1AE0"/>
    <w:rsid w:val="00DB1B23"/>
    <w:rsid w:val="00DB1EBF"/>
    <w:rsid w:val="00DB1F8F"/>
    <w:rsid w:val="00DB1F96"/>
    <w:rsid w:val="00DB20CA"/>
    <w:rsid w:val="00DB2227"/>
    <w:rsid w:val="00DB2239"/>
    <w:rsid w:val="00DB246E"/>
    <w:rsid w:val="00DB26F6"/>
    <w:rsid w:val="00DB279A"/>
    <w:rsid w:val="00DB2E32"/>
    <w:rsid w:val="00DB2E88"/>
    <w:rsid w:val="00DB356A"/>
    <w:rsid w:val="00DB3690"/>
    <w:rsid w:val="00DB3691"/>
    <w:rsid w:val="00DB36B4"/>
    <w:rsid w:val="00DB3729"/>
    <w:rsid w:val="00DB388B"/>
    <w:rsid w:val="00DB3CC9"/>
    <w:rsid w:val="00DB3CDF"/>
    <w:rsid w:val="00DB3E6A"/>
    <w:rsid w:val="00DB3FDE"/>
    <w:rsid w:val="00DB402A"/>
    <w:rsid w:val="00DB4240"/>
    <w:rsid w:val="00DB4474"/>
    <w:rsid w:val="00DB46FB"/>
    <w:rsid w:val="00DB4777"/>
    <w:rsid w:val="00DB4B9F"/>
    <w:rsid w:val="00DB4C90"/>
    <w:rsid w:val="00DB4FB3"/>
    <w:rsid w:val="00DB5259"/>
    <w:rsid w:val="00DB52F9"/>
    <w:rsid w:val="00DB533D"/>
    <w:rsid w:val="00DB5461"/>
    <w:rsid w:val="00DB57B6"/>
    <w:rsid w:val="00DB591A"/>
    <w:rsid w:val="00DB5922"/>
    <w:rsid w:val="00DB5C18"/>
    <w:rsid w:val="00DB5EE9"/>
    <w:rsid w:val="00DB617E"/>
    <w:rsid w:val="00DB7016"/>
    <w:rsid w:val="00DB715D"/>
    <w:rsid w:val="00DB71BD"/>
    <w:rsid w:val="00DB72F5"/>
    <w:rsid w:val="00DB73E9"/>
    <w:rsid w:val="00DB74A2"/>
    <w:rsid w:val="00DB74FF"/>
    <w:rsid w:val="00DB7795"/>
    <w:rsid w:val="00DB7AA5"/>
    <w:rsid w:val="00DB7B8A"/>
    <w:rsid w:val="00DB7DB8"/>
    <w:rsid w:val="00DB7E7D"/>
    <w:rsid w:val="00DB7F1A"/>
    <w:rsid w:val="00DB7FBD"/>
    <w:rsid w:val="00DC04B2"/>
    <w:rsid w:val="00DC05E9"/>
    <w:rsid w:val="00DC06BA"/>
    <w:rsid w:val="00DC072D"/>
    <w:rsid w:val="00DC07C2"/>
    <w:rsid w:val="00DC0903"/>
    <w:rsid w:val="00DC0927"/>
    <w:rsid w:val="00DC0AC2"/>
    <w:rsid w:val="00DC0F61"/>
    <w:rsid w:val="00DC1088"/>
    <w:rsid w:val="00DC185C"/>
    <w:rsid w:val="00DC1C28"/>
    <w:rsid w:val="00DC1DCA"/>
    <w:rsid w:val="00DC20C1"/>
    <w:rsid w:val="00DC2122"/>
    <w:rsid w:val="00DC2CC9"/>
    <w:rsid w:val="00DC3057"/>
    <w:rsid w:val="00DC310C"/>
    <w:rsid w:val="00DC3C9A"/>
    <w:rsid w:val="00DC3CC5"/>
    <w:rsid w:val="00DC3D70"/>
    <w:rsid w:val="00DC3F04"/>
    <w:rsid w:val="00DC3F19"/>
    <w:rsid w:val="00DC4089"/>
    <w:rsid w:val="00DC4206"/>
    <w:rsid w:val="00DC426F"/>
    <w:rsid w:val="00DC447F"/>
    <w:rsid w:val="00DC46DE"/>
    <w:rsid w:val="00DC4AEB"/>
    <w:rsid w:val="00DC4B87"/>
    <w:rsid w:val="00DC52D5"/>
    <w:rsid w:val="00DC5380"/>
    <w:rsid w:val="00DC5417"/>
    <w:rsid w:val="00DC5651"/>
    <w:rsid w:val="00DC5F03"/>
    <w:rsid w:val="00DC5FDD"/>
    <w:rsid w:val="00DC60D9"/>
    <w:rsid w:val="00DC6361"/>
    <w:rsid w:val="00DC6376"/>
    <w:rsid w:val="00DC69AD"/>
    <w:rsid w:val="00DC6BFC"/>
    <w:rsid w:val="00DC6F55"/>
    <w:rsid w:val="00DC7690"/>
    <w:rsid w:val="00DC7754"/>
    <w:rsid w:val="00DC7A1B"/>
    <w:rsid w:val="00DC7AD2"/>
    <w:rsid w:val="00DC7D5B"/>
    <w:rsid w:val="00DD0050"/>
    <w:rsid w:val="00DD039B"/>
    <w:rsid w:val="00DD0441"/>
    <w:rsid w:val="00DD0467"/>
    <w:rsid w:val="00DD0912"/>
    <w:rsid w:val="00DD0A4D"/>
    <w:rsid w:val="00DD0C7C"/>
    <w:rsid w:val="00DD1054"/>
    <w:rsid w:val="00DD1375"/>
    <w:rsid w:val="00DD1434"/>
    <w:rsid w:val="00DD15CF"/>
    <w:rsid w:val="00DD180C"/>
    <w:rsid w:val="00DD1B08"/>
    <w:rsid w:val="00DD1BCB"/>
    <w:rsid w:val="00DD1CF1"/>
    <w:rsid w:val="00DD2315"/>
    <w:rsid w:val="00DD26F5"/>
    <w:rsid w:val="00DD2734"/>
    <w:rsid w:val="00DD28B6"/>
    <w:rsid w:val="00DD2964"/>
    <w:rsid w:val="00DD2993"/>
    <w:rsid w:val="00DD2B5A"/>
    <w:rsid w:val="00DD2B78"/>
    <w:rsid w:val="00DD2B94"/>
    <w:rsid w:val="00DD3004"/>
    <w:rsid w:val="00DD308B"/>
    <w:rsid w:val="00DD30DA"/>
    <w:rsid w:val="00DD3375"/>
    <w:rsid w:val="00DD35F2"/>
    <w:rsid w:val="00DD3720"/>
    <w:rsid w:val="00DD3768"/>
    <w:rsid w:val="00DD3DB8"/>
    <w:rsid w:val="00DD3E0A"/>
    <w:rsid w:val="00DD43C9"/>
    <w:rsid w:val="00DD45CB"/>
    <w:rsid w:val="00DD45DD"/>
    <w:rsid w:val="00DD48D4"/>
    <w:rsid w:val="00DD4C42"/>
    <w:rsid w:val="00DD4EF6"/>
    <w:rsid w:val="00DD4FBB"/>
    <w:rsid w:val="00DD50A6"/>
    <w:rsid w:val="00DD5148"/>
    <w:rsid w:val="00DD51FF"/>
    <w:rsid w:val="00DD5244"/>
    <w:rsid w:val="00DD5296"/>
    <w:rsid w:val="00DD57CA"/>
    <w:rsid w:val="00DD58B1"/>
    <w:rsid w:val="00DD5A82"/>
    <w:rsid w:val="00DD5C1D"/>
    <w:rsid w:val="00DD5E8A"/>
    <w:rsid w:val="00DD5F3B"/>
    <w:rsid w:val="00DD6261"/>
    <w:rsid w:val="00DD6372"/>
    <w:rsid w:val="00DD64C9"/>
    <w:rsid w:val="00DD692D"/>
    <w:rsid w:val="00DD6AA9"/>
    <w:rsid w:val="00DD6CFA"/>
    <w:rsid w:val="00DD6DA1"/>
    <w:rsid w:val="00DD6E0A"/>
    <w:rsid w:val="00DD6F6B"/>
    <w:rsid w:val="00DD7139"/>
    <w:rsid w:val="00DD7253"/>
    <w:rsid w:val="00DD73C0"/>
    <w:rsid w:val="00DD752E"/>
    <w:rsid w:val="00DD7670"/>
    <w:rsid w:val="00DD7961"/>
    <w:rsid w:val="00DD7DF6"/>
    <w:rsid w:val="00DD7E39"/>
    <w:rsid w:val="00DD7FB1"/>
    <w:rsid w:val="00DE0436"/>
    <w:rsid w:val="00DE056C"/>
    <w:rsid w:val="00DE05F3"/>
    <w:rsid w:val="00DE0A04"/>
    <w:rsid w:val="00DE0BD9"/>
    <w:rsid w:val="00DE0BE5"/>
    <w:rsid w:val="00DE0FCE"/>
    <w:rsid w:val="00DE0FD4"/>
    <w:rsid w:val="00DE1281"/>
    <w:rsid w:val="00DE16BD"/>
    <w:rsid w:val="00DE17BA"/>
    <w:rsid w:val="00DE1975"/>
    <w:rsid w:val="00DE1CBD"/>
    <w:rsid w:val="00DE1E28"/>
    <w:rsid w:val="00DE2023"/>
    <w:rsid w:val="00DE2425"/>
    <w:rsid w:val="00DE257E"/>
    <w:rsid w:val="00DE291A"/>
    <w:rsid w:val="00DE2C6A"/>
    <w:rsid w:val="00DE3054"/>
    <w:rsid w:val="00DE3189"/>
    <w:rsid w:val="00DE320D"/>
    <w:rsid w:val="00DE32BD"/>
    <w:rsid w:val="00DE33DC"/>
    <w:rsid w:val="00DE35C7"/>
    <w:rsid w:val="00DE3912"/>
    <w:rsid w:val="00DE393C"/>
    <w:rsid w:val="00DE39B5"/>
    <w:rsid w:val="00DE3EA5"/>
    <w:rsid w:val="00DE4103"/>
    <w:rsid w:val="00DE4237"/>
    <w:rsid w:val="00DE42BA"/>
    <w:rsid w:val="00DE4489"/>
    <w:rsid w:val="00DE4752"/>
    <w:rsid w:val="00DE4960"/>
    <w:rsid w:val="00DE4AC9"/>
    <w:rsid w:val="00DE4CD3"/>
    <w:rsid w:val="00DE4F91"/>
    <w:rsid w:val="00DE53C7"/>
    <w:rsid w:val="00DE5785"/>
    <w:rsid w:val="00DE582E"/>
    <w:rsid w:val="00DE5840"/>
    <w:rsid w:val="00DE5BA7"/>
    <w:rsid w:val="00DE5C04"/>
    <w:rsid w:val="00DE5C3D"/>
    <w:rsid w:val="00DE63EC"/>
    <w:rsid w:val="00DE66FA"/>
    <w:rsid w:val="00DE69D7"/>
    <w:rsid w:val="00DE6BF6"/>
    <w:rsid w:val="00DE6D8B"/>
    <w:rsid w:val="00DE6F3F"/>
    <w:rsid w:val="00DE7026"/>
    <w:rsid w:val="00DE723F"/>
    <w:rsid w:val="00DE73AB"/>
    <w:rsid w:val="00DE740B"/>
    <w:rsid w:val="00DE78BE"/>
    <w:rsid w:val="00DE790C"/>
    <w:rsid w:val="00DE7C60"/>
    <w:rsid w:val="00DE7D29"/>
    <w:rsid w:val="00DE7FB6"/>
    <w:rsid w:val="00DF0130"/>
    <w:rsid w:val="00DF0179"/>
    <w:rsid w:val="00DF029F"/>
    <w:rsid w:val="00DF069E"/>
    <w:rsid w:val="00DF06A5"/>
    <w:rsid w:val="00DF0717"/>
    <w:rsid w:val="00DF0AA1"/>
    <w:rsid w:val="00DF0F02"/>
    <w:rsid w:val="00DF133E"/>
    <w:rsid w:val="00DF19D9"/>
    <w:rsid w:val="00DF1B26"/>
    <w:rsid w:val="00DF1B72"/>
    <w:rsid w:val="00DF1C8B"/>
    <w:rsid w:val="00DF1DBE"/>
    <w:rsid w:val="00DF209B"/>
    <w:rsid w:val="00DF2A15"/>
    <w:rsid w:val="00DF3163"/>
    <w:rsid w:val="00DF3179"/>
    <w:rsid w:val="00DF383F"/>
    <w:rsid w:val="00DF41EB"/>
    <w:rsid w:val="00DF4901"/>
    <w:rsid w:val="00DF4B02"/>
    <w:rsid w:val="00DF4B4A"/>
    <w:rsid w:val="00DF4CEB"/>
    <w:rsid w:val="00DF4E16"/>
    <w:rsid w:val="00DF5066"/>
    <w:rsid w:val="00DF54F5"/>
    <w:rsid w:val="00DF553A"/>
    <w:rsid w:val="00DF5603"/>
    <w:rsid w:val="00DF568F"/>
    <w:rsid w:val="00DF58A7"/>
    <w:rsid w:val="00DF5F5B"/>
    <w:rsid w:val="00DF5F96"/>
    <w:rsid w:val="00DF610E"/>
    <w:rsid w:val="00DF6162"/>
    <w:rsid w:val="00DF622F"/>
    <w:rsid w:val="00DF659A"/>
    <w:rsid w:val="00DF6656"/>
    <w:rsid w:val="00DF6BED"/>
    <w:rsid w:val="00DF7009"/>
    <w:rsid w:val="00DF713A"/>
    <w:rsid w:val="00DF71D3"/>
    <w:rsid w:val="00DF7211"/>
    <w:rsid w:val="00DF7FCE"/>
    <w:rsid w:val="00E003F6"/>
    <w:rsid w:val="00E00461"/>
    <w:rsid w:val="00E007FE"/>
    <w:rsid w:val="00E0081F"/>
    <w:rsid w:val="00E0096E"/>
    <w:rsid w:val="00E0098D"/>
    <w:rsid w:val="00E00A4F"/>
    <w:rsid w:val="00E00BE6"/>
    <w:rsid w:val="00E00C6F"/>
    <w:rsid w:val="00E00CF7"/>
    <w:rsid w:val="00E00E98"/>
    <w:rsid w:val="00E00FFC"/>
    <w:rsid w:val="00E0100C"/>
    <w:rsid w:val="00E015B2"/>
    <w:rsid w:val="00E0169B"/>
    <w:rsid w:val="00E019BE"/>
    <w:rsid w:val="00E01B42"/>
    <w:rsid w:val="00E01E3A"/>
    <w:rsid w:val="00E02432"/>
    <w:rsid w:val="00E024D1"/>
    <w:rsid w:val="00E02614"/>
    <w:rsid w:val="00E02827"/>
    <w:rsid w:val="00E02C64"/>
    <w:rsid w:val="00E02DA4"/>
    <w:rsid w:val="00E0319F"/>
    <w:rsid w:val="00E033D9"/>
    <w:rsid w:val="00E03521"/>
    <w:rsid w:val="00E035E0"/>
    <w:rsid w:val="00E03899"/>
    <w:rsid w:val="00E03BC4"/>
    <w:rsid w:val="00E03E78"/>
    <w:rsid w:val="00E03FE1"/>
    <w:rsid w:val="00E04292"/>
    <w:rsid w:val="00E0435E"/>
    <w:rsid w:val="00E0465A"/>
    <w:rsid w:val="00E046DD"/>
    <w:rsid w:val="00E0484F"/>
    <w:rsid w:val="00E04A00"/>
    <w:rsid w:val="00E04A12"/>
    <w:rsid w:val="00E04A6E"/>
    <w:rsid w:val="00E04B54"/>
    <w:rsid w:val="00E04BC7"/>
    <w:rsid w:val="00E04D7A"/>
    <w:rsid w:val="00E04EF4"/>
    <w:rsid w:val="00E04F21"/>
    <w:rsid w:val="00E04F8F"/>
    <w:rsid w:val="00E04FE7"/>
    <w:rsid w:val="00E050A4"/>
    <w:rsid w:val="00E05269"/>
    <w:rsid w:val="00E05502"/>
    <w:rsid w:val="00E05DFD"/>
    <w:rsid w:val="00E05ECE"/>
    <w:rsid w:val="00E05F08"/>
    <w:rsid w:val="00E06025"/>
    <w:rsid w:val="00E060B2"/>
    <w:rsid w:val="00E062E9"/>
    <w:rsid w:val="00E0638E"/>
    <w:rsid w:val="00E064CE"/>
    <w:rsid w:val="00E06501"/>
    <w:rsid w:val="00E065AF"/>
    <w:rsid w:val="00E0665A"/>
    <w:rsid w:val="00E0697D"/>
    <w:rsid w:val="00E06E8D"/>
    <w:rsid w:val="00E0706F"/>
    <w:rsid w:val="00E07466"/>
    <w:rsid w:val="00E07469"/>
    <w:rsid w:val="00E075D2"/>
    <w:rsid w:val="00E076FC"/>
    <w:rsid w:val="00E07A67"/>
    <w:rsid w:val="00E1000F"/>
    <w:rsid w:val="00E1002B"/>
    <w:rsid w:val="00E101E0"/>
    <w:rsid w:val="00E101FF"/>
    <w:rsid w:val="00E10370"/>
    <w:rsid w:val="00E10384"/>
    <w:rsid w:val="00E108D1"/>
    <w:rsid w:val="00E108E1"/>
    <w:rsid w:val="00E10B40"/>
    <w:rsid w:val="00E10B57"/>
    <w:rsid w:val="00E10B9F"/>
    <w:rsid w:val="00E10F07"/>
    <w:rsid w:val="00E10F74"/>
    <w:rsid w:val="00E1119A"/>
    <w:rsid w:val="00E111C5"/>
    <w:rsid w:val="00E11211"/>
    <w:rsid w:val="00E11255"/>
    <w:rsid w:val="00E11349"/>
    <w:rsid w:val="00E113BC"/>
    <w:rsid w:val="00E113E6"/>
    <w:rsid w:val="00E11726"/>
    <w:rsid w:val="00E11DC0"/>
    <w:rsid w:val="00E11F11"/>
    <w:rsid w:val="00E11F18"/>
    <w:rsid w:val="00E120FE"/>
    <w:rsid w:val="00E12105"/>
    <w:rsid w:val="00E121EC"/>
    <w:rsid w:val="00E1232B"/>
    <w:rsid w:val="00E1234E"/>
    <w:rsid w:val="00E124AE"/>
    <w:rsid w:val="00E12580"/>
    <w:rsid w:val="00E12706"/>
    <w:rsid w:val="00E12734"/>
    <w:rsid w:val="00E12760"/>
    <w:rsid w:val="00E12839"/>
    <w:rsid w:val="00E128D7"/>
    <w:rsid w:val="00E12A7B"/>
    <w:rsid w:val="00E12ACA"/>
    <w:rsid w:val="00E12DD6"/>
    <w:rsid w:val="00E1329D"/>
    <w:rsid w:val="00E13608"/>
    <w:rsid w:val="00E136CA"/>
    <w:rsid w:val="00E1372E"/>
    <w:rsid w:val="00E1391E"/>
    <w:rsid w:val="00E13A40"/>
    <w:rsid w:val="00E13F30"/>
    <w:rsid w:val="00E140ED"/>
    <w:rsid w:val="00E14238"/>
    <w:rsid w:val="00E1454D"/>
    <w:rsid w:val="00E1464E"/>
    <w:rsid w:val="00E1490B"/>
    <w:rsid w:val="00E14985"/>
    <w:rsid w:val="00E14D32"/>
    <w:rsid w:val="00E14EDB"/>
    <w:rsid w:val="00E151FF"/>
    <w:rsid w:val="00E155AB"/>
    <w:rsid w:val="00E1567A"/>
    <w:rsid w:val="00E1598A"/>
    <w:rsid w:val="00E15CDA"/>
    <w:rsid w:val="00E16124"/>
    <w:rsid w:val="00E16236"/>
    <w:rsid w:val="00E16B49"/>
    <w:rsid w:val="00E16F91"/>
    <w:rsid w:val="00E1720C"/>
    <w:rsid w:val="00E172BE"/>
    <w:rsid w:val="00E1747C"/>
    <w:rsid w:val="00E1781D"/>
    <w:rsid w:val="00E17DDB"/>
    <w:rsid w:val="00E17EC3"/>
    <w:rsid w:val="00E17EF5"/>
    <w:rsid w:val="00E17F8C"/>
    <w:rsid w:val="00E2026E"/>
    <w:rsid w:val="00E20357"/>
    <w:rsid w:val="00E20367"/>
    <w:rsid w:val="00E2042E"/>
    <w:rsid w:val="00E20881"/>
    <w:rsid w:val="00E20B40"/>
    <w:rsid w:val="00E21352"/>
    <w:rsid w:val="00E21465"/>
    <w:rsid w:val="00E2168F"/>
    <w:rsid w:val="00E2179D"/>
    <w:rsid w:val="00E2183E"/>
    <w:rsid w:val="00E2196D"/>
    <w:rsid w:val="00E21DC7"/>
    <w:rsid w:val="00E21F40"/>
    <w:rsid w:val="00E22252"/>
    <w:rsid w:val="00E226A7"/>
    <w:rsid w:val="00E228A3"/>
    <w:rsid w:val="00E22DAD"/>
    <w:rsid w:val="00E22E16"/>
    <w:rsid w:val="00E22F0B"/>
    <w:rsid w:val="00E234FE"/>
    <w:rsid w:val="00E23ECE"/>
    <w:rsid w:val="00E23EEC"/>
    <w:rsid w:val="00E2409E"/>
    <w:rsid w:val="00E240D3"/>
    <w:rsid w:val="00E2435C"/>
    <w:rsid w:val="00E24479"/>
    <w:rsid w:val="00E24624"/>
    <w:rsid w:val="00E24A94"/>
    <w:rsid w:val="00E24B8D"/>
    <w:rsid w:val="00E24BDE"/>
    <w:rsid w:val="00E24DC3"/>
    <w:rsid w:val="00E24E35"/>
    <w:rsid w:val="00E24F43"/>
    <w:rsid w:val="00E25152"/>
    <w:rsid w:val="00E251F5"/>
    <w:rsid w:val="00E25289"/>
    <w:rsid w:val="00E25344"/>
    <w:rsid w:val="00E25554"/>
    <w:rsid w:val="00E2569F"/>
    <w:rsid w:val="00E25811"/>
    <w:rsid w:val="00E25C32"/>
    <w:rsid w:val="00E25D89"/>
    <w:rsid w:val="00E25DAE"/>
    <w:rsid w:val="00E25E4A"/>
    <w:rsid w:val="00E25F30"/>
    <w:rsid w:val="00E2635F"/>
    <w:rsid w:val="00E268E7"/>
    <w:rsid w:val="00E26924"/>
    <w:rsid w:val="00E26A16"/>
    <w:rsid w:val="00E26B75"/>
    <w:rsid w:val="00E26E3F"/>
    <w:rsid w:val="00E27301"/>
    <w:rsid w:val="00E2747D"/>
    <w:rsid w:val="00E27521"/>
    <w:rsid w:val="00E2783E"/>
    <w:rsid w:val="00E27A0A"/>
    <w:rsid w:val="00E27BA0"/>
    <w:rsid w:val="00E27DDC"/>
    <w:rsid w:val="00E27EF2"/>
    <w:rsid w:val="00E3055E"/>
    <w:rsid w:val="00E3063F"/>
    <w:rsid w:val="00E30C6B"/>
    <w:rsid w:val="00E31263"/>
    <w:rsid w:val="00E31563"/>
    <w:rsid w:val="00E31956"/>
    <w:rsid w:val="00E31B2D"/>
    <w:rsid w:val="00E31CE8"/>
    <w:rsid w:val="00E31D5D"/>
    <w:rsid w:val="00E3229A"/>
    <w:rsid w:val="00E327B9"/>
    <w:rsid w:val="00E327C1"/>
    <w:rsid w:val="00E32C59"/>
    <w:rsid w:val="00E32C61"/>
    <w:rsid w:val="00E32CFB"/>
    <w:rsid w:val="00E32E8B"/>
    <w:rsid w:val="00E330E0"/>
    <w:rsid w:val="00E333C7"/>
    <w:rsid w:val="00E334E6"/>
    <w:rsid w:val="00E338F4"/>
    <w:rsid w:val="00E339C0"/>
    <w:rsid w:val="00E33E46"/>
    <w:rsid w:val="00E340F2"/>
    <w:rsid w:val="00E34D93"/>
    <w:rsid w:val="00E34F09"/>
    <w:rsid w:val="00E35047"/>
    <w:rsid w:val="00E35073"/>
    <w:rsid w:val="00E351EA"/>
    <w:rsid w:val="00E351EC"/>
    <w:rsid w:val="00E353C4"/>
    <w:rsid w:val="00E3566C"/>
    <w:rsid w:val="00E35A41"/>
    <w:rsid w:val="00E35DCA"/>
    <w:rsid w:val="00E363D3"/>
    <w:rsid w:val="00E36578"/>
    <w:rsid w:val="00E3689A"/>
    <w:rsid w:val="00E368BA"/>
    <w:rsid w:val="00E36BCC"/>
    <w:rsid w:val="00E36CBF"/>
    <w:rsid w:val="00E36D15"/>
    <w:rsid w:val="00E370BA"/>
    <w:rsid w:val="00E37229"/>
    <w:rsid w:val="00E375F8"/>
    <w:rsid w:val="00E3765B"/>
    <w:rsid w:val="00E376EA"/>
    <w:rsid w:val="00E37857"/>
    <w:rsid w:val="00E37933"/>
    <w:rsid w:val="00E379E3"/>
    <w:rsid w:val="00E37A5F"/>
    <w:rsid w:val="00E37D00"/>
    <w:rsid w:val="00E37E08"/>
    <w:rsid w:val="00E408A4"/>
    <w:rsid w:val="00E40A71"/>
    <w:rsid w:val="00E40A89"/>
    <w:rsid w:val="00E40B55"/>
    <w:rsid w:val="00E40B77"/>
    <w:rsid w:val="00E41186"/>
    <w:rsid w:val="00E411B4"/>
    <w:rsid w:val="00E411E7"/>
    <w:rsid w:val="00E411F6"/>
    <w:rsid w:val="00E412A9"/>
    <w:rsid w:val="00E41467"/>
    <w:rsid w:val="00E41518"/>
    <w:rsid w:val="00E416A7"/>
    <w:rsid w:val="00E418AE"/>
    <w:rsid w:val="00E41BB1"/>
    <w:rsid w:val="00E41D4F"/>
    <w:rsid w:val="00E41D51"/>
    <w:rsid w:val="00E41D6A"/>
    <w:rsid w:val="00E424CA"/>
    <w:rsid w:val="00E42AC0"/>
    <w:rsid w:val="00E42DA1"/>
    <w:rsid w:val="00E43333"/>
    <w:rsid w:val="00E43944"/>
    <w:rsid w:val="00E43A04"/>
    <w:rsid w:val="00E43E7B"/>
    <w:rsid w:val="00E43F08"/>
    <w:rsid w:val="00E4476A"/>
    <w:rsid w:val="00E449BB"/>
    <w:rsid w:val="00E449E0"/>
    <w:rsid w:val="00E44A79"/>
    <w:rsid w:val="00E44D5E"/>
    <w:rsid w:val="00E44D89"/>
    <w:rsid w:val="00E44D8E"/>
    <w:rsid w:val="00E44EB1"/>
    <w:rsid w:val="00E44F8C"/>
    <w:rsid w:val="00E44FCC"/>
    <w:rsid w:val="00E452AA"/>
    <w:rsid w:val="00E45469"/>
    <w:rsid w:val="00E45508"/>
    <w:rsid w:val="00E45716"/>
    <w:rsid w:val="00E4576F"/>
    <w:rsid w:val="00E45796"/>
    <w:rsid w:val="00E45F35"/>
    <w:rsid w:val="00E460D1"/>
    <w:rsid w:val="00E46239"/>
    <w:rsid w:val="00E4632E"/>
    <w:rsid w:val="00E46441"/>
    <w:rsid w:val="00E466C9"/>
    <w:rsid w:val="00E467AE"/>
    <w:rsid w:val="00E46B3D"/>
    <w:rsid w:val="00E46B5A"/>
    <w:rsid w:val="00E46FD2"/>
    <w:rsid w:val="00E470E2"/>
    <w:rsid w:val="00E47199"/>
    <w:rsid w:val="00E47364"/>
    <w:rsid w:val="00E47470"/>
    <w:rsid w:val="00E4785E"/>
    <w:rsid w:val="00E478EE"/>
    <w:rsid w:val="00E47A46"/>
    <w:rsid w:val="00E47AB5"/>
    <w:rsid w:val="00E47CF6"/>
    <w:rsid w:val="00E47F1F"/>
    <w:rsid w:val="00E50357"/>
    <w:rsid w:val="00E50448"/>
    <w:rsid w:val="00E50525"/>
    <w:rsid w:val="00E509BB"/>
    <w:rsid w:val="00E50A64"/>
    <w:rsid w:val="00E50D2B"/>
    <w:rsid w:val="00E50D6B"/>
    <w:rsid w:val="00E5112F"/>
    <w:rsid w:val="00E51158"/>
    <w:rsid w:val="00E512DD"/>
    <w:rsid w:val="00E51324"/>
    <w:rsid w:val="00E513E6"/>
    <w:rsid w:val="00E514F6"/>
    <w:rsid w:val="00E51899"/>
    <w:rsid w:val="00E51951"/>
    <w:rsid w:val="00E51AC8"/>
    <w:rsid w:val="00E51ACD"/>
    <w:rsid w:val="00E51B51"/>
    <w:rsid w:val="00E51CDA"/>
    <w:rsid w:val="00E51F72"/>
    <w:rsid w:val="00E5214E"/>
    <w:rsid w:val="00E521C6"/>
    <w:rsid w:val="00E5274C"/>
    <w:rsid w:val="00E52778"/>
    <w:rsid w:val="00E52876"/>
    <w:rsid w:val="00E529AC"/>
    <w:rsid w:val="00E52A1E"/>
    <w:rsid w:val="00E52D06"/>
    <w:rsid w:val="00E52D9A"/>
    <w:rsid w:val="00E52E2E"/>
    <w:rsid w:val="00E5316F"/>
    <w:rsid w:val="00E531C2"/>
    <w:rsid w:val="00E535CF"/>
    <w:rsid w:val="00E536BE"/>
    <w:rsid w:val="00E5409F"/>
    <w:rsid w:val="00E54584"/>
    <w:rsid w:val="00E54667"/>
    <w:rsid w:val="00E5486C"/>
    <w:rsid w:val="00E55019"/>
    <w:rsid w:val="00E5530B"/>
    <w:rsid w:val="00E557B0"/>
    <w:rsid w:val="00E55E5B"/>
    <w:rsid w:val="00E561D3"/>
    <w:rsid w:val="00E5662B"/>
    <w:rsid w:val="00E56D36"/>
    <w:rsid w:val="00E5760B"/>
    <w:rsid w:val="00E57A72"/>
    <w:rsid w:val="00E57EED"/>
    <w:rsid w:val="00E600A3"/>
    <w:rsid w:val="00E60110"/>
    <w:rsid w:val="00E6041D"/>
    <w:rsid w:val="00E60649"/>
    <w:rsid w:val="00E608ED"/>
    <w:rsid w:val="00E60E42"/>
    <w:rsid w:val="00E60FF2"/>
    <w:rsid w:val="00E60FFB"/>
    <w:rsid w:val="00E61169"/>
    <w:rsid w:val="00E6145B"/>
    <w:rsid w:val="00E615AE"/>
    <w:rsid w:val="00E61896"/>
    <w:rsid w:val="00E61A57"/>
    <w:rsid w:val="00E61A73"/>
    <w:rsid w:val="00E6209C"/>
    <w:rsid w:val="00E623F0"/>
    <w:rsid w:val="00E626A1"/>
    <w:rsid w:val="00E62898"/>
    <w:rsid w:val="00E62A2A"/>
    <w:rsid w:val="00E62AC5"/>
    <w:rsid w:val="00E62E16"/>
    <w:rsid w:val="00E6303D"/>
    <w:rsid w:val="00E63267"/>
    <w:rsid w:val="00E634D8"/>
    <w:rsid w:val="00E6385E"/>
    <w:rsid w:val="00E63DEA"/>
    <w:rsid w:val="00E63E33"/>
    <w:rsid w:val="00E6427F"/>
    <w:rsid w:val="00E642AE"/>
    <w:rsid w:val="00E6441E"/>
    <w:rsid w:val="00E64542"/>
    <w:rsid w:val="00E646B3"/>
    <w:rsid w:val="00E649D6"/>
    <w:rsid w:val="00E64C19"/>
    <w:rsid w:val="00E650EC"/>
    <w:rsid w:val="00E65280"/>
    <w:rsid w:val="00E655CF"/>
    <w:rsid w:val="00E65651"/>
    <w:rsid w:val="00E65890"/>
    <w:rsid w:val="00E65ACE"/>
    <w:rsid w:val="00E65BFC"/>
    <w:rsid w:val="00E65D74"/>
    <w:rsid w:val="00E65DA8"/>
    <w:rsid w:val="00E65FA0"/>
    <w:rsid w:val="00E660D0"/>
    <w:rsid w:val="00E6613D"/>
    <w:rsid w:val="00E661F1"/>
    <w:rsid w:val="00E6621B"/>
    <w:rsid w:val="00E665A4"/>
    <w:rsid w:val="00E66654"/>
    <w:rsid w:val="00E666AF"/>
    <w:rsid w:val="00E66767"/>
    <w:rsid w:val="00E66798"/>
    <w:rsid w:val="00E66862"/>
    <w:rsid w:val="00E6691C"/>
    <w:rsid w:val="00E66992"/>
    <w:rsid w:val="00E66CC4"/>
    <w:rsid w:val="00E66E4B"/>
    <w:rsid w:val="00E670B8"/>
    <w:rsid w:val="00E670BF"/>
    <w:rsid w:val="00E672F1"/>
    <w:rsid w:val="00E67322"/>
    <w:rsid w:val="00E674CA"/>
    <w:rsid w:val="00E67B73"/>
    <w:rsid w:val="00E67E3A"/>
    <w:rsid w:val="00E7036F"/>
    <w:rsid w:val="00E70433"/>
    <w:rsid w:val="00E7090C"/>
    <w:rsid w:val="00E7092A"/>
    <w:rsid w:val="00E70B85"/>
    <w:rsid w:val="00E70D08"/>
    <w:rsid w:val="00E7104E"/>
    <w:rsid w:val="00E7114E"/>
    <w:rsid w:val="00E71348"/>
    <w:rsid w:val="00E71356"/>
    <w:rsid w:val="00E7188D"/>
    <w:rsid w:val="00E71CFF"/>
    <w:rsid w:val="00E71DF5"/>
    <w:rsid w:val="00E71E39"/>
    <w:rsid w:val="00E71F3E"/>
    <w:rsid w:val="00E7237D"/>
    <w:rsid w:val="00E72437"/>
    <w:rsid w:val="00E724D0"/>
    <w:rsid w:val="00E724D3"/>
    <w:rsid w:val="00E725E6"/>
    <w:rsid w:val="00E72971"/>
    <w:rsid w:val="00E7299D"/>
    <w:rsid w:val="00E72A3C"/>
    <w:rsid w:val="00E72D23"/>
    <w:rsid w:val="00E732A8"/>
    <w:rsid w:val="00E73490"/>
    <w:rsid w:val="00E7384D"/>
    <w:rsid w:val="00E73C05"/>
    <w:rsid w:val="00E73DC1"/>
    <w:rsid w:val="00E740C9"/>
    <w:rsid w:val="00E74163"/>
    <w:rsid w:val="00E746D1"/>
    <w:rsid w:val="00E746EC"/>
    <w:rsid w:val="00E74B50"/>
    <w:rsid w:val="00E74BD1"/>
    <w:rsid w:val="00E74F89"/>
    <w:rsid w:val="00E75220"/>
    <w:rsid w:val="00E752BC"/>
    <w:rsid w:val="00E75388"/>
    <w:rsid w:val="00E754B2"/>
    <w:rsid w:val="00E7550B"/>
    <w:rsid w:val="00E7569F"/>
    <w:rsid w:val="00E75A48"/>
    <w:rsid w:val="00E75BA5"/>
    <w:rsid w:val="00E75E46"/>
    <w:rsid w:val="00E75FA2"/>
    <w:rsid w:val="00E7607F"/>
    <w:rsid w:val="00E767E4"/>
    <w:rsid w:val="00E76EEF"/>
    <w:rsid w:val="00E76FFA"/>
    <w:rsid w:val="00E7722E"/>
    <w:rsid w:val="00E7728D"/>
    <w:rsid w:val="00E773C8"/>
    <w:rsid w:val="00E7777C"/>
    <w:rsid w:val="00E777E3"/>
    <w:rsid w:val="00E77827"/>
    <w:rsid w:val="00E77892"/>
    <w:rsid w:val="00E77993"/>
    <w:rsid w:val="00E77B30"/>
    <w:rsid w:val="00E77BC9"/>
    <w:rsid w:val="00E77C99"/>
    <w:rsid w:val="00E77D4A"/>
    <w:rsid w:val="00E77FDA"/>
    <w:rsid w:val="00E80128"/>
    <w:rsid w:val="00E80285"/>
    <w:rsid w:val="00E80304"/>
    <w:rsid w:val="00E8069D"/>
    <w:rsid w:val="00E808DF"/>
    <w:rsid w:val="00E80C3B"/>
    <w:rsid w:val="00E80C6A"/>
    <w:rsid w:val="00E812A8"/>
    <w:rsid w:val="00E813E2"/>
    <w:rsid w:val="00E814AB"/>
    <w:rsid w:val="00E814CA"/>
    <w:rsid w:val="00E81579"/>
    <w:rsid w:val="00E81677"/>
    <w:rsid w:val="00E81BEF"/>
    <w:rsid w:val="00E81C05"/>
    <w:rsid w:val="00E81E1E"/>
    <w:rsid w:val="00E81EB6"/>
    <w:rsid w:val="00E8257D"/>
    <w:rsid w:val="00E825FE"/>
    <w:rsid w:val="00E8293C"/>
    <w:rsid w:val="00E829BD"/>
    <w:rsid w:val="00E82CB4"/>
    <w:rsid w:val="00E8344C"/>
    <w:rsid w:val="00E83699"/>
    <w:rsid w:val="00E8393B"/>
    <w:rsid w:val="00E83AA0"/>
    <w:rsid w:val="00E83D7E"/>
    <w:rsid w:val="00E841BB"/>
    <w:rsid w:val="00E84411"/>
    <w:rsid w:val="00E845EA"/>
    <w:rsid w:val="00E847B7"/>
    <w:rsid w:val="00E847DB"/>
    <w:rsid w:val="00E84800"/>
    <w:rsid w:val="00E84858"/>
    <w:rsid w:val="00E84989"/>
    <w:rsid w:val="00E84C54"/>
    <w:rsid w:val="00E84FD7"/>
    <w:rsid w:val="00E84FDC"/>
    <w:rsid w:val="00E85018"/>
    <w:rsid w:val="00E851D6"/>
    <w:rsid w:val="00E85210"/>
    <w:rsid w:val="00E853D8"/>
    <w:rsid w:val="00E854E6"/>
    <w:rsid w:val="00E85889"/>
    <w:rsid w:val="00E85B24"/>
    <w:rsid w:val="00E85C12"/>
    <w:rsid w:val="00E85EE1"/>
    <w:rsid w:val="00E861E0"/>
    <w:rsid w:val="00E86353"/>
    <w:rsid w:val="00E8680C"/>
    <w:rsid w:val="00E86CD7"/>
    <w:rsid w:val="00E86E6E"/>
    <w:rsid w:val="00E87215"/>
    <w:rsid w:val="00E87345"/>
    <w:rsid w:val="00E87419"/>
    <w:rsid w:val="00E87A07"/>
    <w:rsid w:val="00E87A62"/>
    <w:rsid w:val="00E87AE0"/>
    <w:rsid w:val="00E87BD6"/>
    <w:rsid w:val="00E87CBB"/>
    <w:rsid w:val="00E901DC"/>
    <w:rsid w:val="00E902F3"/>
    <w:rsid w:val="00E90384"/>
    <w:rsid w:val="00E907E2"/>
    <w:rsid w:val="00E90867"/>
    <w:rsid w:val="00E908AA"/>
    <w:rsid w:val="00E909FD"/>
    <w:rsid w:val="00E90B62"/>
    <w:rsid w:val="00E90C7C"/>
    <w:rsid w:val="00E90DA7"/>
    <w:rsid w:val="00E9100D"/>
    <w:rsid w:val="00E91217"/>
    <w:rsid w:val="00E913CA"/>
    <w:rsid w:val="00E913D1"/>
    <w:rsid w:val="00E91420"/>
    <w:rsid w:val="00E91930"/>
    <w:rsid w:val="00E919DE"/>
    <w:rsid w:val="00E919DF"/>
    <w:rsid w:val="00E91BD9"/>
    <w:rsid w:val="00E91E56"/>
    <w:rsid w:val="00E92182"/>
    <w:rsid w:val="00E924BD"/>
    <w:rsid w:val="00E9264C"/>
    <w:rsid w:val="00E92898"/>
    <w:rsid w:val="00E929A6"/>
    <w:rsid w:val="00E9320A"/>
    <w:rsid w:val="00E9347E"/>
    <w:rsid w:val="00E939CC"/>
    <w:rsid w:val="00E93A27"/>
    <w:rsid w:val="00E93AC3"/>
    <w:rsid w:val="00E93CD5"/>
    <w:rsid w:val="00E93D2F"/>
    <w:rsid w:val="00E93E10"/>
    <w:rsid w:val="00E93E16"/>
    <w:rsid w:val="00E93FEE"/>
    <w:rsid w:val="00E942FC"/>
    <w:rsid w:val="00E94360"/>
    <w:rsid w:val="00E94626"/>
    <w:rsid w:val="00E94630"/>
    <w:rsid w:val="00E94685"/>
    <w:rsid w:val="00E9478E"/>
    <w:rsid w:val="00E94AFB"/>
    <w:rsid w:val="00E94F07"/>
    <w:rsid w:val="00E951ED"/>
    <w:rsid w:val="00E952FD"/>
    <w:rsid w:val="00E954F7"/>
    <w:rsid w:val="00E95728"/>
    <w:rsid w:val="00E95806"/>
    <w:rsid w:val="00E9592B"/>
    <w:rsid w:val="00E95A10"/>
    <w:rsid w:val="00E95A69"/>
    <w:rsid w:val="00E95AE8"/>
    <w:rsid w:val="00E95B22"/>
    <w:rsid w:val="00E95BB0"/>
    <w:rsid w:val="00E95DE7"/>
    <w:rsid w:val="00E967BC"/>
    <w:rsid w:val="00E967D5"/>
    <w:rsid w:val="00E967DA"/>
    <w:rsid w:val="00E968D9"/>
    <w:rsid w:val="00E9695B"/>
    <w:rsid w:val="00E9696A"/>
    <w:rsid w:val="00E969F8"/>
    <w:rsid w:val="00E96B32"/>
    <w:rsid w:val="00E96C57"/>
    <w:rsid w:val="00E97441"/>
    <w:rsid w:val="00E97484"/>
    <w:rsid w:val="00E974C1"/>
    <w:rsid w:val="00E974F6"/>
    <w:rsid w:val="00E97623"/>
    <w:rsid w:val="00E9762B"/>
    <w:rsid w:val="00E97649"/>
    <w:rsid w:val="00E97865"/>
    <w:rsid w:val="00E97B18"/>
    <w:rsid w:val="00E97D80"/>
    <w:rsid w:val="00E97DAE"/>
    <w:rsid w:val="00E97DB9"/>
    <w:rsid w:val="00E97E91"/>
    <w:rsid w:val="00E97E9E"/>
    <w:rsid w:val="00E97EFF"/>
    <w:rsid w:val="00EA0017"/>
    <w:rsid w:val="00EA0039"/>
    <w:rsid w:val="00EA0673"/>
    <w:rsid w:val="00EA0722"/>
    <w:rsid w:val="00EA0983"/>
    <w:rsid w:val="00EA0B06"/>
    <w:rsid w:val="00EA0B26"/>
    <w:rsid w:val="00EA0C4C"/>
    <w:rsid w:val="00EA0D93"/>
    <w:rsid w:val="00EA0E07"/>
    <w:rsid w:val="00EA10B2"/>
    <w:rsid w:val="00EA1707"/>
    <w:rsid w:val="00EA17A6"/>
    <w:rsid w:val="00EA191D"/>
    <w:rsid w:val="00EA1B92"/>
    <w:rsid w:val="00EA2206"/>
    <w:rsid w:val="00EA223E"/>
    <w:rsid w:val="00EA257F"/>
    <w:rsid w:val="00EA27E7"/>
    <w:rsid w:val="00EA2A11"/>
    <w:rsid w:val="00EA2A23"/>
    <w:rsid w:val="00EA2C47"/>
    <w:rsid w:val="00EA2FA4"/>
    <w:rsid w:val="00EA32BD"/>
    <w:rsid w:val="00EA33CF"/>
    <w:rsid w:val="00EA34A8"/>
    <w:rsid w:val="00EA3725"/>
    <w:rsid w:val="00EA37D9"/>
    <w:rsid w:val="00EA3B96"/>
    <w:rsid w:val="00EA3CB9"/>
    <w:rsid w:val="00EA3DC0"/>
    <w:rsid w:val="00EA3E24"/>
    <w:rsid w:val="00EA3E64"/>
    <w:rsid w:val="00EA4013"/>
    <w:rsid w:val="00EA42F2"/>
    <w:rsid w:val="00EA42F8"/>
    <w:rsid w:val="00EA4792"/>
    <w:rsid w:val="00EA48FF"/>
    <w:rsid w:val="00EA4A74"/>
    <w:rsid w:val="00EA4B5F"/>
    <w:rsid w:val="00EA4C41"/>
    <w:rsid w:val="00EA4CAF"/>
    <w:rsid w:val="00EA504F"/>
    <w:rsid w:val="00EA51A0"/>
    <w:rsid w:val="00EA533F"/>
    <w:rsid w:val="00EA535A"/>
    <w:rsid w:val="00EA57E3"/>
    <w:rsid w:val="00EA593F"/>
    <w:rsid w:val="00EA5AD3"/>
    <w:rsid w:val="00EA5AFE"/>
    <w:rsid w:val="00EA5CFE"/>
    <w:rsid w:val="00EA5E7A"/>
    <w:rsid w:val="00EA5EA4"/>
    <w:rsid w:val="00EA5EF8"/>
    <w:rsid w:val="00EA60C3"/>
    <w:rsid w:val="00EA653C"/>
    <w:rsid w:val="00EA67DE"/>
    <w:rsid w:val="00EA691A"/>
    <w:rsid w:val="00EA6D9D"/>
    <w:rsid w:val="00EA7101"/>
    <w:rsid w:val="00EA7912"/>
    <w:rsid w:val="00EA79D4"/>
    <w:rsid w:val="00EA7A66"/>
    <w:rsid w:val="00EA7C5F"/>
    <w:rsid w:val="00EA7D20"/>
    <w:rsid w:val="00EA7D4A"/>
    <w:rsid w:val="00EA7E84"/>
    <w:rsid w:val="00EA7F25"/>
    <w:rsid w:val="00EB014D"/>
    <w:rsid w:val="00EB02A7"/>
    <w:rsid w:val="00EB06C3"/>
    <w:rsid w:val="00EB06FF"/>
    <w:rsid w:val="00EB07E2"/>
    <w:rsid w:val="00EB08C6"/>
    <w:rsid w:val="00EB0C0A"/>
    <w:rsid w:val="00EB0F06"/>
    <w:rsid w:val="00EB0F13"/>
    <w:rsid w:val="00EB1009"/>
    <w:rsid w:val="00EB1258"/>
    <w:rsid w:val="00EB12BA"/>
    <w:rsid w:val="00EB1485"/>
    <w:rsid w:val="00EB15AF"/>
    <w:rsid w:val="00EB15F6"/>
    <w:rsid w:val="00EB1AEA"/>
    <w:rsid w:val="00EB1B3F"/>
    <w:rsid w:val="00EB1B5E"/>
    <w:rsid w:val="00EB1D7C"/>
    <w:rsid w:val="00EB1DF7"/>
    <w:rsid w:val="00EB1E18"/>
    <w:rsid w:val="00EB1F2E"/>
    <w:rsid w:val="00EB1F79"/>
    <w:rsid w:val="00EB21C2"/>
    <w:rsid w:val="00EB2542"/>
    <w:rsid w:val="00EB2641"/>
    <w:rsid w:val="00EB266D"/>
    <w:rsid w:val="00EB269B"/>
    <w:rsid w:val="00EB2A4F"/>
    <w:rsid w:val="00EB2AB1"/>
    <w:rsid w:val="00EB2C31"/>
    <w:rsid w:val="00EB2D2A"/>
    <w:rsid w:val="00EB2EDF"/>
    <w:rsid w:val="00EB2F1D"/>
    <w:rsid w:val="00EB3206"/>
    <w:rsid w:val="00EB32D2"/>
    <w:rsid w:val="00EB34F9"/>
    <w:rsid w:val="00EB3531"/>
    <w:rsid w:val="00EB37FA"/>
    <w:rsid w:val="00EB3945"/>
    <w:rsid w:val="00EB3B6E"/>
    <w:rsid w:val="00EB3CDA"/>
    <w:rsid w:val="00EB3D61"/>
    <w:rsid w:val="00EB3E12"/>
    <w:rsid w:val="00EB3EE9"/>
    <w:rsid w:val="00EB3F38"/>
    <w:rsid w:val="00EB4694"/>
    <w:rsid w:val="00EB4828"/>
    <w:rsid w:val="00EB4AE6"/>
    <w:rsid w:val="00EB5270"/>
    <w:rsid w:val="00EB52A2"/>
    <w:rsid w:val="00EB5768"/>
    <w:rsid w:val="00EB5A2C"/>
    <w:rsid w:val="00EB5D65"/>
    <w:rsid w:val="00EB60B3"/>
    <w:rsid w:val="00EB644D"/>
    <w:rsid w:val="00EB64CB"/>
    <w:rsid w:val="00EB675E"/>
    <w:rsid w:val="00EB676D"/>
    <w:rsid w:val="00EB6A1F"/>
    <w:rsid w:val="00EB6B63"/>
    <w:rsid w:val="00EB6F4E"/>
    <w:rsid w:val="00EB6F68"/>
    <w:rsid w:val="00EB71BF"/>
    <w:rsid w:val="00EB7293"/>
    <w:rsid w:val="00EB73C4"/>
    <w:rsid w:val="00EB73CD"/>
    <w:rsid w:val="00EB7407"/>
    <w:rsid w:val="00EB74CC"/>
    <w:rsid w:val="00EB757D"/>
    <w:rsid w:val="00EB7816"/>
    <w:rsid w:val="00EB78B0"/>
    <w:rsid w:val="00EB7AC3"/>
    <w:rsid w:val="00EC0430"/>
    <w:rsid w:val="00EC04B9"/>
    <w:rsid w:val="00EC04EE"/>
    <w:rsid w:val="00EC0971"/>
    <w:rsid w:val="00EC09B5"/>
    <w:rsid w:val="00EC0BFD"/>
    <w:rsid w:val="00EC0D8A"/>
    <w:rsid w:val="00EC0DA0"/>
    <w:rsid w:val="00EC0E20"/>
    <w:rsid w:val="00EC1077"/>
    <w:rsid w:val="00EC13E4"/>
    <w:rsid w:val="00EC1694"/>
    <w:rsid w:val="00EC1CBA"/>
    <w:rsid w:val="00EC1CE3"/>
    <w:rsid w:val="00EC1FF1"/>
    <w:rsid w:val="00EC2335"/>
    <w:rsid w:val="00EC2363"/>
    <w:rsid w:val="00EC2E8F"/>
    <w:rsid w:val="00EC2FE2"/>
    <w:rsid w:val="00EC311B"/>
    <w:rsid w:val="00EC3235"/>
    <w:rsid w:val="00EC3521"/>
    <w:rsid w:val="00EC35A5"/>
    <w:rsid w:val="00EC35D6"/>
    <w:rsid w:val="00EC36B7"/>
    <w:rsid w:val="00EC4218"/>
    <w:rsid w:val="00EC4348"/>
    <w:rsid w:val="00EC4387"/>
    <w:rsid w:val="00EC4506"/>
    <w:rsid w:val="00EC47DA"/>
    <w:rsid w:val="00EC4856"/>
    <w:rsid w:val="00EC4AF3"/>
    <w:rsid w:val="00EC4CE2"/>
    <w:rsid w:val="00EC4D8E"/>
    <w:rsid w:val="00EC4F4E"/>
    <w:rsid w:val="00EC5077"/>
    <w:rsid w:val="00EC54C3"/>
    <w:rsid w:val="00EC55D6"/>
    <w:rsid w:val="00EC58E2"/>
    <w:rsid w:val="00EC59C4"/>
    <w:rsid w:val="00EC5D3D"/>
    <w:rsid w:val="00EC5E3D"/>
    <w:rsid w:val="00EC5F84"/>
    <w:rsid w:val="00EC5FE5"/>
    <w:rsid w:val="00EC637C"/>
    <w:rsid w:val="00EC63E1"/>
    <w:rsid w:val="00EC6FB6"/>
    <w:rsid w:val="00EC6FFD"/>
    <w:rsid w:val="00EC7271"/>
    <w:rsid w:val="00EC72D1"/>
    <w:rsid w:val="00EC7333"/>
    <w:rsid w:val="00EC753B"/>
    <w:rsid w:val="00EC767F"/>
    <w:rsid w:val="00EC772B"/>
    <w:rsid w:val="00EC79D5"/>
    <w:rsid w:val="00EC7A47"/>
    <w:rsid w:val="00EC7B14"/>
    <w:rsid w:val="00EC7CDC"/>
    <w:rsid w:val="00ED006A"/>
    <w:rsid w:val="00ED0173"/>
    <w:rsid w:val="00ED01FC"/>
    <w:rsid w:val="00ED0592"/>
    <w:rsid w:val="00ED0AC9"/>
    <w:rsid w:val="00ED0C92"/>
    <w:rsid w:val="00ED1159"/>
    <w:rsid w:val="00ED1343"/>
    <w:rsid w:val="00ED163B"/>
    <w:rsid w:val="00ED16E2"/>
    <w:rsid w:val="00ED1968"/>
    <w:rsid w:val="00ED20B8"/>
    <w:rsid w:val="00ED2239"/>
    <w:rsid w:val="00ED235C"/>
    <w:rsid w:val="00ED2548"/>
    <w:rsid w:val="00ED255C"/>
    <w:rsid w:val="00ED2B74"/>
    <w:rsid w:val="00ED2C3E"/>
    <w:rsid w:val="00ED2C48"/>
    <w:rsid w:val="00ED3212"/>
    <w:rsid w:val="00ED358C"/>
    <w:rsid w:val="00ED37CE"/>
    <w:rsid w:val="00ED3BB3"/>
    <w:rsid w:val="00ED40E0"/>
    <w:rsid w:val="00ED4173"/>
    <w:rsid w:val="00ED4225"/>
    <w:rsid w:val="00ED442D"/>
    <w:rsid w:val="00ED44A6"/>
    <w:rsid w:val="00ED4570"/>
    <w:rsid w:val="00ED46D0"/>
    <w:rsid w:val="00ED4749"/>
    <w:rsid w:val="00ED4805"/>
    <w:rsid w:val="00ED49C8"/>
    <w:rsid w:val="00ED4CBA"/>
    <w:rsid w:val="00ED4CDA"/>
    <w:rsid w:val="00ED4EFF"/>
    <w:rsid w:val="00ED51BB"/>
    <w:rsid w:val="00ED5331"/>
    <w:rsid w:val="00ED570B"/>
    <w:rsid w:val="00ED5D07"/>
    <w:rsid w:val="00ED5E64"/>
    <w:rsid w:val="00ED61FE"/>
    <w:rsid w:val="00ED63F6"/>
    <w:rsid w:val="00ED66F2"/>
    <w:rsid w:val="00ED6773"/>
    <w:rsid w:val="00ED6786"/>
    <w:rsid w:val="00ED684F"/>
    <w:rsid w:val="00ED6915"/>
    <w:rsid w:val="00ED6991"/>
    <w:rsid w:val="00ED6F49"/>
    <w:rsid w:val="00ED703E"/>
    <w:rsid w:val="00ED73B0"/>
    <w:rsid w:val="00ED7475"/>
    <w:rsid w:val="00ED74A3"/>
    <w:rsid w:val="00ED74D9"/>
    <w:rsid w:val="00ED75E1"/>
    <w:rsid w:val="00ED7826"/>
    <w:rsid w:val="00ED791D"/>
    <w:rsid w:val="00ED7C86"/>
    <w:rsid w:val="00ED7DD4"/>
    <w:rsid w:val="00ED7F3A"/>
    <w:rsid w:val="00EE02B1"/>
    <w:rsid w:val="00EE0437"/>
    <w:rsid w:val="00EE0A19"/>
    <w:rsid w:val="00EE0BE4"/>
    <w:rsid w:val="00EE0DEF"/>
    <w:rsid w:val="00EE0E0E"/>
    <w:rsid w:val="00EE0E77"/>
    <w:rsid w:val="00EE1006"/>
    <w:rsid w:val="00EE1037"/>
    <w:rsid w:val="00EE15B2"/>
    <w:rsid w:val="00EE1AF2"/>
    <w:rsid w:val="00EE1BE2"/>
    <w:rsid w:val="00EE1D63"/>
    <w:rsid w:val="00EE1E66"/>
    <w:rsid w:val="00EE1F46"/>
    <w:rsid w:val="00EE1F48"/>
    <w:rsid w:val="00EE1F6B"/>
    <w:rsid w:val="00EE1FC0"/>
    <w:rsid w:val="00EE2024"/>
    <w:rsid w:val="00EE234E"/>
    <w:rsid w:val="00EE2372"/>
    <w:rsid w:val="00EE23F0"/>
    <w:rsid w:val="00EE246C"/>
    <w:rsid w:val="00EE246D"/>
    <w:rsid w:val="00EE25F2"/>
    <w:rsid w:val="00EE277B"/>
    <w:rsid w:val="00EE29FA"/>
    <w:rsid w:val="00EE2B8A"/>
    <w:rsid w:val="00EE2B8E"/>
    <w:rsid w:val="00EE2EFF"/>
    <w:rsid w:val="00EE3027"/>
    <w:rsid w:val="00EE33EE"/>
    <w:rsid w:val="00EE3457"/>
    <w:rsid w:val="00EE353C"/>
    <w:rsid w:val="00EE3574"/>
    <w:rsid w:val="00EE3733"/>
    <w:rsid w:val="00EE38C6"/>
    <w:rsid w:val="00EE3D77"/>
    <w:rsid w:val="00EE41F9"/>
    <w:rsid w:val="00EE4313"/>
    <w:rsid w:val="00EE449C"/>
    <w:rsid w:val="00EE455F"/>
    <w:rsid w:val="00EE4666"/>
    <w:rsid w:val="00EE46BC"/>
    <w:rsid w:val="00EE4B8C"/>
    <w:rsid w:val="00EE4C24"/>
    <w:rsid w:val="00EE51E6"/>
    <w:rsid w:val="00EE5231"/>
    <w:rsid w:val="00EE5312"/>
    <w:rsid w:val="00EE59E7"/>
    <w:rsid w:val="00EE5D06"/>
    <w:rsid w:val="00EE5DD1"/>
    <w:rsid w:val="00EE5ECF"/>
    <w:rsid w:val="00EE65E6"/>
    <w:rsid w:val="00EE66AB"/>
    <w:rsid w:val="00EE66D4"/>
    <w:rsid w:val="00EE681A"/>
    <w:rsid w:val="00EE68B6"/>
    <w:rsid w:val="00EE6B6E"/>
    <w:rsid w:val="00EE6E12"/>
    <w:rsid w:val="00EE7127"/>
    <w:rsid w:val="00EE742B"/>
    <w:rsid w:val="00EE7510"/>
    <w:rsid w:val="00EE78EC"/>
    <w:rsid w:val="00EE7A88"/>
    <w:rsid w:val="00EE7CAE"/>
    <w:rsid w:val="00EE7D87"/>
    <w:rsid w:val="00EE7DF4"/>
    <w:rsid w:val="00EE7FBD"/>
    <w:rsid w:val="00EF017C"/>
    <w:rsid w:val="00EF03CB"/>
    <w:rsid w:val="00EF0728"/>
    <w:rsid w:val="00EF0743"/>
    <w:rsid w:val="00EF0BCA"/>
    <w:rsid w:val="00EF0C9D"/>
    <w:rsid w:val="00EF0D2D"/>
    <w:rsid w:val="00EF1191"/>
    <w:rsid w:val="00EF1367"/>
    <w:rsid w:val="00EF1403"/>
    <w:rsid w:val="00EF14F8"/>
    <w:rsid w:val="00EF1675"/>
    <w:rsid w:val="00EF1791"/>
    <w:rsid w:val="00EF1900"/>
    <w:rsid w:val="00EF1E6B"/>
    <w:rsid w:val="00EF2012"/>
    <w:rsid w:val="00EF22F3"/>
    <w:rsid w:val="00EF23EE"/>
    <w:rsid w:val="00EF244C"/>
    <w:rsid w:val="00EF255F"/>
    <w:rsid w:val="00EF25BA"/>
    <w:rsid w:val="00EF2694"/>
    <w:rsid w:val="00EF2785"/>
    <w:rsid w:val="00EF2D5E"/>
    <w:rsid w:val="00EF2EA6"/>
    <w:rsid w:val="00EF2F93"/>
    <w:rsid w:val="00EF304D"/>
    <w:rsid w:val="00EF3109"/>
    <w:rsid w:val="00EF324A"/>
    <w:rsid w:val="00EF3447"/>
    <w:rsid w:val="00EF36B2"/>
    <w:rsid w:val="00EF3797"/>
    <w:rsid w:val="00EF396D"/>
    <w:rsid w:val="00EF461E"/>
    <w:rsid w:val="00EF467F"/>
    <w:rsid w:val="00EF4DD8"/>
    <w:rsid w:val="00EF4E55"/>
    <w:rsid w:val="00EF4F1D"/>
    <w:rsid w:val="00EF505A"/>
    <w:rsid w:val="00EF5249"/>
    <w:rsid w:val="00EF55BD"/>
    <w:rsid w:val="00EF57C5"/>
    <w:rsid w:val="00EF580C"/>
    <w:rsid w:val="00EF5873"/>
    <w:rsid w:val="00EF58AA"/>
    <w:rsid w:val="00EF594C"/>
    <w:rsid w:val="00EF5A20"/>
    <w:rsid w:val="00EF5B1A"/>
    <w:rsid w:val="00EF5B4D"/>
    <w:rsid w:val="00EF5DFE"/>
    <w:rsid w:val="00EF5E42"/>
    <w:rsid w:val="00EF610F"/>
    <w:rsid w:val="00EF6422"/>
    <w:rsid w:val="00EF65EE"/>
    <w:rsid w:val="00EF6AA2"/>
    <w:rsid w:val="00EF6D2F"/>
    <w:rsid w:val="00EF6DC5"/>
    <w:rsid w:val="00EF6F8D"/>
    <w:rsid w:val="00EF6F9F"/>
    <w:rsid w:val="00EF70E7"/>
    <w:rsid w:val="00EF735C"/>
    <w:rsid w:val="00EF753D"/>
    <w:rsid w:val="00EF7628"/>
    <w:rsid w:val="00EF79A9"/>
    <w:rsid w:val="00EF7E12"/>
    <w:rsid w:val="00EF7E34"/>
    <w:rsid w:val="00EF7FB0"/>
    <w:rsid w:val="00F00156"/>
    <w:rsid w:val="00F001E1"/>
    <w:rsid w:val="00F00240"/>
    <w:rsid w:val="00F00308"/>
    <w:rsid w:val="00F00351"/>
    <w:rsid w:val="00F005AC"/>
    <w:rsid w:val="00F00ADC"/>
    <w:rsid w:val="00F00AF5"/>
    <w:rsid w:val="00F00B0F"/>
    <w:rsid w:val="00F00D8A"/>
    <w:rsid w:val="00F00DBD"/>
    <w:rsid w:val="00F00E62"/>
    <w:rsid w:val="00F00EBF"/>
    <w:rsid w:val="00F01015"/>
    <w:rsid w:val="00F01347"/>
    <w:rsid w:val="00F0139E"/>
    <w:rsid w:val="00F01558"/>
    <w:rsid w:val="00F01858"/>
    <w:rsid w:val="00F01941"/>
    <w:rsid w:val="00F019AA"/>
    <w:rsid w:val="00F01EF0"/>
    <w:rsid w:val="00F01FDE"/>
    <w:rsid w:val="00F020A9"/>
    <w:rsid w:val="00F0233B"/>
    <w:rsid w:val="00F0253F"/>
    <w:rsid w:val="00F027FC"/>
    <w:rsid w:val="00F02906"/>
    <w:rsid w:val="00F02CD6"/>
    <w:rsid w:val="00F03162"/>
    <w:rsid w:val="00F03328"/>
    <w:rsid w:val="00F03387"/>
    <w:rsid w:val="00F03639"/>
    <w:rsid w:val="00F038C7"/>
    <w:rsid w:val="00F03AF6"/>
    <w:rsid w:val="00F03B91"/>
    <w:rsid w:val="00F03DB5"/>
    <w:rsid w:val="00F03DC8"/>
    <w:rsid w:val="00F03E3D"/>
    <w:rsid w:val="00F03F3D"/>
    <w:rsid w:val="00F042BD"/>
    <w:rsid w:val="00F0437E"/>
    <w:rsid w:val="00F044DC"/>
    <w:rsid w:val="00F04565"/>
    <w:rsid w:val="00F04961"/>
    <w:rsid w:val="00F04B2A"/>
    <w:rsid w:val="00F04E85"/>
    <w:rsid w:val="00F04EB7"/>
    <w:rsid w:val="00F04F1F"/>
    <w:rsid w:val="00F05543"/>
    <w:rsid w:val="00F0566F"/>
    <w:rsid w:val="00F05738"/>
    <w:rsid w:val="00F05904"/>
    <w:rsid w:val="00F059D2"/>
    <w:rsid w:val="00F05E39"/>
    <w:rsid w:val="00F0602C"/>
    <w:rsid w:val="00F0606F"/>
    <w:rsid w:val="00F06493"/>
    <w:rsid w:val="00F065C0"/>
    <w:rsid w:val="00F06784"/>
    <w:rsid w:val="00F067C7"/>
    <w:rsid w:val="00F06990"/>
    <w:rsid w:val="00F06A17"/>
    <w:rsid w:val="00F06AE9"/>
    <w:rsid w:val="00F06C5F"/>
    <w:rsid w:val="00F06C86"/>
    <w:rsid w:val="00F06DA6"/>
    <w:rsid w:val="00F06FA5"/>
    <w:rsid w:val="00F07378"/>
    <w:rsid w:val="00F0784A"/>
    <w:rsid w:val="00F07CC8"/>
    <w:rsid w:val="00F07F94"/>
    <w:rsid w:val="00F10050"/>
    <w:rsid w:val="00F1032C"/>
    <w:rsid w:val="00F10775"/>
    <w:rsid w:val="00F10846"/>
    <w:rsid w:val="00F1109A"/>
    <w:rsid w:val="00F113A3"/>
    <w:rsid w:val="00F114AA"/>
    <w:rsid w:val="00F116A2"/>
    <w:rsid w:val="00F11C83"/>
    <w:rsid w:val="00F11CAA"/>
    <w:rsid w:val="00F11E43"/>
    <w:rsid w:val="00F1201E"/>
    <w:rsid w:val="00F1225F"/>
    <w:rsid w:val="00F1259E"/>
    <w:rsid w:val="00F1268B"/>
    <w:rsid w:val="00F12714"/>
    <w:rsid w:val="00F128E8"/>
    <w:rsid w:val="00F12A46"/>
    <w:rsid w:val="00F12DA3"/>
    <w:rsid w:val="00F12DE8"/>
    <w:rsid w:val="00F131E5"/>
    <w:rsid w:val="00F13384"/>
    <w:rsid w:val="00F1350B"/>
    <w:rsid w:val="00F137FB"/>
    <w:rsid w:val="00F13F48"/>
    <w:rsid w:val="00F13F51"/>
    <w:rsid w:val="00F14014"/>
    <w:rsid w:val="00F14183"/>
    <w:rsid w:val="00F14325"/>
    <w:rsid w:val="00F14362"/>
    <w:rsid w:val="00F143B6"/>
    <w:rsid w:val="00F14427"/>
    <w:rsid w:val="00F147DB"/>
    <w:rsid w:val="00F149C3"/>
    <w:rsid w:val="00F149CF"/>
    <w:rsid w:val="00F14A87"/>
    <w:rsid w:val="00F14EDD"/>
    <w:rsid w:val="00F15451"/>
    <w:rsid w:val="00F15480"/>
    <w:rsid w:val="00F15712"/>
    <w:rsid w:val="00F15829"/>
    <w:rsid w:val="00F16581"/>
    <w:rsid w:val="00F16628"/>
    <w:rsid w:val="00F16794"/>
    <w:rsid w:val="00F168DD"/>
    <w:rsid w:val="00F16969"/>
    <w:rsid w:val="00F16A28"/>
    <w:rsid w:val="00F16A4A"/>
    <w:rsid w:val="00F16C6D"/>
    <w:rsid w:val="00F16EE7"/>
    <w:rsid w:val="00F17012"/>
    <w:rsid w:val="00F172E0"/>
    <w:rsid w:val="00F1754F"/>
    <w:rsid w:val="00F1759B"/>
    <w:rsid w:val="00F17C39"/>
    <w:rsid w:val="00F17D05"/>
    <w:rsid w:val="00F17F33"/>
    <w:rsid w:val="00F2000C"/>
    <w:rsid w:val="00F2012E"/>
    <w:rsid w:val="00F2051A"/>
    <w:rsid w:val="00F2080F"/>
    <w:rsid w:val="00F20A42"/>
    <w:rsid w:val="00F20A4B"/>
    <w:rsid w:val="00F20B0B"/>
    <w:rsid w:val="00F20B3F"/>
    <w:rsid w:val="00F20BC3"/>
    <w:rsid w:val="00F20CBB"/>
    <w:rsid w:val="00F20D5E"/>
    <w:rsid w:val="00F20F3F"/>
    <w:rsid w:val="00F213EE"/>
    <w:rsid w:val="00F2159D"/>
    <w:rsid w:val="00F21A32"/>
    <w:rsid w:val="00F21D2F"/>
    <w:rsid w:val="00F222C8"/>
    <w:rsid w:val="00F22393"/>
    <w:rsid w:val="00F22F52"/>
    <w:rsid w:val="00F2327A"/>
    <w:rsid w:val="00F2343B"/>
    <w:rsid w:val="00F235BD"/>
    <w:rsid w:val="00F2364C"/>
    <w:rsid w:val="00F237A8"/>
    <w:rsid w:val="00F23830"/>
    <w:rsid w:val="00F2385F"/>
    <w:rsid w:val="00F238B3"/>
    <w:rsid w:val="00F2395F"/>
    <w:rsid w:val="00F239CD"/>
    <w:rsid w:val="00F23AB3"/>
    <w:rsid w:val="00F23B5F"/>
    <w:rsid w:val="00F23C49"/>
    <w:rsid w:val="00F24286"/>
    <w:rsid w:val="00F2430F"/>
    <w:rsid w:val="00F24312"/>
    <w:rsid w:val="00F244C0"/>
    <w:rsid w:val="00F248BE"/>
    <w:rsid w:val="00F24C04"/>
    <w:rsid w:val="00F24E9F"/>
    <w:rsid w:val="00F24EA2"/>
    <w:rsid w:val="00F24FDE"/>
    <w:rsid w:val="00F25016"/>
    <w:rsid w:val="00F2516D"/>
    <w:rsid w:val="00F252F9"/>
    <w:rsid w:val="00F2536F"/>
    <w:rsid w:val="00F2537F"/>
    <w:rsid w:val="00F253C5"/>
    <w:rsid w:val="00F2575F"/>
    <w:rsid w:val="00F25C12"/>
    <w:rsid w:val="00F25CC0"/>
    <w:rsid w:val="00F25EA1"/>
    <w:rsid w:val="00F26115"/>
    <w:rsid w:val="00F26218"/>
    <w:rsid w:val="00F26665"/>
    <w:rsid w:val="00F26BE0"/>
    <w:rsid w:val="00F26DB8"/>
    <w:rsid w:val="00F2711E"/>
    <w:rsid w:val="00F27299"/>
    <w:rsid w:val="00F27431"/>
    <w:rsid w:val="00F2743B"/>
    <w:rsid w:val="00F274AE"/>
    <w:rsid w:val="00F27521"/>
    <w:rsid w:val="00F2754B"/>
    <w:rsid w:val="00F2773A"/>
    <w:rsid w:val="00F278BF"/>
    <w:rsid w:val="00F2798D"/>
    <w:rsid w:val="00F279E3"/>
    <w:rsid w:val="00F27A1C"/>
    <w:rsid w:val="00F27B68"/>
    <w:rsid w:val="00F27D8A"/>
    <w:rsid w:val="00F27DE6"/>
    <w:rsid w:val="00F27E79"/>
    <w:rsid w:val="00F27E8D"/>
    <w:rsid w:val="00F302A0"/>
    <w:rsid w:val="00F3042F"/>
    <w:rsid w:val="00F30991"/>
    <w:rsid w:val="00F30BD8"/>
    <w:rsid w:val="00F30FB1"/>
    <w:rsid w:val="00F30FE3"/>
    <w:rsid w:val="00F3119F"/>
    <w:rsid w:val="00F311AE"/>
    <w:rsid w:val="00F31DFF"/>
    <w:rsid w:val="00F31E2E"/>
    <w:rsid w:val="00F31E6B"/>
    <w:rsid w:val="00F32038"/>
    <w:rsid w:val="00F320F8"/>
    <w:rsid w:val="00F3222B"/>
    <w:rsid w:val="00F32442"/>
    <w:rsid w:val="00F324AC"/>
    <w:rsid w:val="00F32831"/>
    <w:rsid w:val="00F329A6"/>
    <w:rsid w:val="00F32ACC"/>
    <w:rsid w:val="00F32B73"/>
    <w:rsid w:val="00F32BCF"/>
    <w:rsid w:val="00F32CA7"/>
    <w:rsid w:val="00F32D87"/>
    <w:rsid w:val="00F330C1"/>
    <w:rsid w:val="00F33274"/>
    <w:rsid w:val="00F332E9"/>
    <w:rsid w:val="00F333E8"/>
    <w:rsid w:val="00F3365E"/>
    <w:rsid w:val="00F3372D"/>
    <w:rsid w:val="00F33994"/>
    <w:rsid w:val="00F33BD5"/>
    <w:rsid w:val="00F33DD0"/>
    <w:rsid w:val="00F34071"/>
    <w:rsid w:val="00F34089"/>
    <w:rsid w:val="00F3471A"/>
    <w:rsid w:val="00F3483C"/>
    <w:rsid w:val="00F348B4"/>
    <w:rsid w:val="00F34995"/>
    <w:rsid w:val="00F34CBC"/>
    <w:rsid w:val="00F34D39"/>
    <w:rsid w:val="00F34D47"/>
    <w:rsid w:val="00F34D7A"/>
    <w:rsid w:val="00F34FCC"/>
    <w:rsid w:val="00F350D2"/>
    <w:rsid w:val="00F356EC"/>
    <w:rsid w:val="00F35F4B"/>
    <w:rsid w:val="00F3604A"/>
    <w:rsid w:val="00F3647B"/>
    <w:rsid w:val="00F365B3"/>
    <w:rsid w:val="00F3686A"/>
    <w:rsid w:val="00F36A98"/>
    <w:rsid w:val="00F36E49"/>
    <w:rsid w:val="00F370F1"/>
    <w:rsid w:val="00F371FA"/>
    <w:rsid w:val="00F37211"/>
    <w:rsid w:val="00F37398"/>
    <w:rsid w:val="00F3763D"/>
    <w:rsid w:val="00F37853"/>
    <w:rsid w:val="00F37ACA"/>
    <w:rsid w:val="00F37FCB"/>
    <w:rsid w:val="00F40036"/>
    <w:rsid w:val="00F4028F"/>
    <w:rsid w:val="00F402DD"/>
    <w:rsid w:val="00F405C7"/>
    <w:rsid w:val="00F40B20"/>
    <w:rsid w:val="00F40F24"/>
    <w:rsid w:val="00F41417"/>
    <w:rsid w:val="00F4178B"/>
    <w:rsid w:val="00F41D1D"/>
    <w:rsid w:val="00F4206B"/>
    <w:rsid w:val="00F42122"/>
    <w:rsid w:val="00F42339"/>
    <w:rsid w:val="00F4243D"/>
    <w:rsid w:val="00F426BF"/>
    <w:rsid w:val="00F427BA"/>
    <w:rsid w:val="00F42878"/>
    <w:rsid w:val="00F42A94"/>
    <w:rsid w:val="00F42B71"/>
    <w:rsid w:val="00F42BB4"/>
    <w:rsid w:val="00F42CA7"/>
    <w:rsid w:val="00F42DFC"/>
    <w:rsid w:val="00F42EA4"/>
    <w:rsid w:val="00F435F9"/>
    <w:rsid w:val="00F43615"/>
    <w:rsid w:val="00F43955"/>
    <w:rsid w:val="00F43B6C"/>
    <w:rsid w:val="00F43BEC"/>
    <w:rsid w:val="00F43E99"/>
    <w:rsid w:val="00F4416F"/>
    <w:rsid w:val="00F44356"/>
    <w:rsid w:val="00F443BE"/>
    <w:rsid w:val="00F44B4E"/>
    <w:rsid w:val="00F44E85"/>
    <w:rsid w:val="00F450C4"/>
    <w:rsid w:val="00F4515D"/>
    <w:rsid w:val="00F451CE"/>
    <w:rsid w:val="00F45888"/>
    <w:rsid w:val="00F45988"/>
    <w:rsid w:val="00F45A7B"/>
    <w:rsid w:val="00F45B81"/>
    <w:rsid w:val="00F45D29"/>
    <w:rsid w:val="00F45E64"/>
    <w:rsid w:val="00F45EE2"/>
    <w:rsid w:val="00F45EF3"/>
    <w:rsid w:val="00F4604A"/>
    <w:rsid w:val="00F46411"/>
    <w:rsid w:val="00F4664B"/>
    <w:rsid w:val="00F4667B"/>
    <w:rsid w:val="00F46742"/>
    <w:rsid w:val="00F4685E"/>
    <w:rsid w:val="00F46B8F"/>
    <w:rsid w:val="00F46C4E"/>
    <w:rsid w:val="00F46C6D"/>
    <w:rsid w:val="00F47592"/>
    <w:rsid w:val="00F47962"/>
    <w:rsid w:val="00F47C88"/>
    <w:rsid w:val="00F47D2E"/>
    <w:rsid w:val="00F47E42"/>
    <w:rsid w:val="00F47EF5"/>
    <w:rsid w:val="00F47F8D"/>
    <w:rsid w:val="00F50532"/>
    <w:rsid w:val="00F5068F"/>
    <w:rsid w:val="00F50894"/>
    <w:rsid w:val="00F50B43"/>
    <w:rsid w:val="00F50C8C"/>
    <w:rsid w:val="00F512CE"/>
    <w:rsid w:val="00F512FD"/>
    <w:rsid w:val="00F514EF"/>
    <w:rsid w:val="00F515E9"/>
    <w:rsid w:val="00F5177F"/>
    <w:rsid w:val="00F51B26"/>
    <w:rsid w:val="00F51B3A"/>
    <w:rsid w:val="00F51E55"/>
    <w:rsid w:val="00F51F4F"/>
    <w:rsid w:val="00F5220B"/>
    <w:rsid w:val="00F5255E"/>
    <w:rsid w:val="00F525F7"/>
    <w:rsid w:val="00F528BF"/>
    <w:rsid w:val="00F52957"/>
    <w:rsid w:val="00F52A12"/>
    <w:rsid w:val="00F52D73"/>
    <w:rsid w:val="00F52F17"/>
    <w:rsid w:val="00F530D8"/>
    <w:rsid w:val="00F53102"/>
    <w:rsid w:val="00F537B3"/>
    <w:rsid w:val="00F53B05"/>
    <w:rsid w:val="00F53BF4"/>
    <w:rsid w:val="00F53CD0"/>
    <w:rsid w:val="00F53E12"/>
    <w:rsid w:val="00F5431E"/>
    <w:rsid w:val="00F545A5"/>
    <w:rsid w:val="00F54614"/>
    <w:rsid w:val="00F54762"/>
    <w:rsid w:val="00F54781"/>
    <w:rsid w:val="00F54946"/>
    <w:rsid w:val="00F5498C"/>
    <w:rsid w:val="00F549DF"/>
    <w:rsid w:val="00F54E80"/>
    <w:rsid w:val="00F5506D"/>
    <w:rsid w:val="00F55341"/>
    <w:rsid w:val="00F5543C"/>
    <w:rsid w:val="00F558E9"/>
    <w:rsid w:val="00F5593B"/>
    <w:rsid w:val="00F55B0E"/>
    <w:rsid w:val="00F560B7"/>
    <w:rsid w:val="00F560D7"/>
    <w:rsid w:val="00F56894"/>
    <w:rsid w:val="00F56EFD"/>
    <w:rsid w:val="00F56F6F"/>
    <w:rsid w:val="00F56F97"/>
    <w:rsid w:val="00F57105"/>
    <w:rsid w:val="00F57248"/>
    <w:rsid w:val="00F5737F"/>
    <w:rsid w:val="00F578AD"/>
    <w:rsid w:val="00F57C19"/>
    <w:rsid w:val="00F57CC9"/>
    <w:rsid w:val="00F57CE7"/>
    <w:rsid w:val="00F601E9"/>
    <w:rsid w:val="00F605AC"/>
    <w:rsid w:val="00F6069D"/>
    <w:rsid w:val="00F60AB6"/>
    <w:rsid w:val="00F60F88"/>
    <w:rsid w:val="00F60FCA"/>
    <w:rsid w:val="00F6100B"/>
    <w:rsid w:val="00F610AE"/>
    <w:rsid w:val="00F611D8"/>
    <w:rsid w:val="00F61217"/>
    <w:rsid w:val="00F612BD"/>
    <w:rsid w:val="00F61377"/>
    <w:rsid w:val="00F6168A"/>
    <w:rsid w:val="00F616BB"/>
    <w:rsid w:val="00F618E1"/>
    <w:rsid w:val="00F61BEF"/>
    <w:rsid w:val="00F622C1"/>
    <w:rsid w:val="00F6233C"/>
    <w:rsid w:val="00F623E3"/>
    <w:rsid w:val="00F625FD"/>
    <w:rsid w:val="00F6278C"/>
    <w:rsid w:val="00F62B11"/>
    <w:rsid w:val="00F62C4D"/>
    <w:rsid w:val="00F62DB7"/>
    <w:rsid w:val="00F63151"/>
    <w:rsid w:val="00F63232"/>
    <w:rsid w:val="00F63296"/>
    <w:rsid w:val="00F632C3"/>
    <w:rsid w:val="00F63341"/>
    <w:rsid w:val="00F63914"/>
    <w:rsid w:val="00F63CC6"/>
    <w:rsid w:val="00F63EA1"/>
    <w:rsid w:val="00F642BA"/>
    <w:rsid w:val="00F64429"/>
    <w:rsid w:val="00F644EE"/>
    <w:rsid w:val="00F64C33"/>
    <w:rsid w:val="00F65345"/>
    <w:rsid w:val="00F65351"/>
    <w:rsid w:val="00F65426"/>
    <w:rsid w:val="00F65715"/>
    <w:rsid w:val="00F6573F"/>
    <w:rsid w:val="00F657D9"/>
    <w:rsid w:val="00F657E5"/>
    <w:rsid w:val="00F65810"/>
    <w:rsid w:val="00F65902"/>
    <w:rsid w:val="00F65A4E"/>
    <w:rsid w:val="00F65EA5"/>
    <w:rsid w:val="00F65F91"/>
    <w:rsid w:val="00F6601E"/>
    <w:rsid w:val="00F6606A"/>
    <w:rsid w:val="00F661C2"/>
    <w:rsid w:val="00F661D7"/>
    <w:rsid w:val="00F664E9"/>
    <w:rsid w:val="00F66564"/>
    <w:rsid w:val="00F6667E"/>
    <w:rsid w:val="00F669BE"/>
    <w:rsid w:val="00F66A72"/>
    <w:rsid w:val="00F66AC2"/>
    <w:rsid w:val="00F66C0B"/>
    <w:rsid w:val="00F66FF2"/>
    <w:rsid w:val="00F67084"/>
    <w:rsid w:val="00F672E4"/>
    <w:rsid w:val="00F675B0"/>
    <w:rsid w:val="00F67602"/>
    <w:rsid w:val="00F6792C"/>
    <w:rsid w:val="00F67C1E"/>
    <w:rsid w:val="00F67F6A"/>
    <w:rsid w:val="00F700E5"/>
    <w:rsid w:val="00F701D9"/>
    <w:rsid w:val="00F70438"/>
    <w:rsid w:val="00F70487"/>
    <w:rsid w:val="00F70DC4"/>
    <w:rsid w:val="00F70DCE"/>
    <w:rsid w:val="00F70FA6"/>
    <w:rsid w:val="00F71211"/>
    <w:rsid w:val="00F719D9"/>
    <w:rsid w:val="00F71AE4"/>
    <w:rsid w:val="00F71E79"/>
    <w:rsid w:val="00F71F35"/>
    <w:rsid w:val="00F72330"/>
    <w:rsid w:val="00F723D5"/>
    <w:rsid w:val="00F72687"/>
    <w:rsid w:val="00F72ABA"/>
    <w:rsid w:val="00F72BAD"/>
    <w:rsid w:val="00F72BBC"/>
    <w:rsid w:val="00F72C1C"/>
    <w:rsid w:val="00F72C3C"/>
    <w:rsid w:val="00F72DF9"/>
    <w:rsid w:val="00F733FD"/>
    <w:rsid w:val="00F73658"/>
    <w:rsid w:val="00F7370B"/>
    <w:rsid w:val="00F73CA4"/>
    <w:rsid w:val="00F7414C"/>
    <w:rsid w:val="00F7439E"/>
    <w:rsid w:val="00F746E9"/>
    <w:rsid w:val="00F747F1"/>
    <w:rsid w:val="00F74A33"/>
    <w:rsid w:val="00F74DF6"/>
    <w:rsid w:val="00F754C3"/>
    <w:rsid w:val="00F75686"/>
    <w:rsid w:val="00F75943"/>
    <w:rsid w:val="00F75971"/>
    <w:rsid w:val="00F75B87"/>
    <w:rsid w:val="00F75DAF"/>
    <w:rsid w:val="00F75E30"/>
    <w:rsid w:val="00F7602F"/>
    <w:rsid w:val="00F763EC"/>
    <w:rsid w:val="00F764C1"/>
    <w:rsid w:val="00F7684A"/>
    <w:rsid w:val="00F7695C"/>
    <w:rsid w:val="00F76B5E"/>
    <w:rsid w:val="00F76C94"/>
    <w:rsid w:val="00F770F1"/>
    <w:rsid w:val="00F77100"/>
    <w:rsid w:val="00F7724A"/>
    <w:rsid w:val="00F772EB"/>
    <w:rsid w:val="00F77C41"/>
    <w:rsid w:val="00F77DDD"/>
    <w:rsid w:val="00F77EC0"/>
    <w:rsid w:val="00F80096"/>
    <w:rsid w:val="00F80155"/>
    <w:rsid w:val="00F80331"/>
    <w:rsid w:val="00F806DF"/>
    <w:rsid w:val="00F81217"/>
    <w:rsid w:val="00F8131D"/>
    <w:rsid w:val="00F81873"/>
    <w:rsid w:val="00F81A9B"/>
    <w:rsid w:val="00F81B02"/>
    <w:rsid w:val="00F81B1E"/>
    <w:rsid w:val="00F81D6F"/>
    <w:rsid w:val="00F81E28"/>
    <w:rsid w:val="00F81EDA"/>
    <w:rsid w:val="00F82156"/>
    <w:rsid w:val="00F8219B"/>
    <w:rsid w:val="00F82542"/>
    <w:rsid w:val="00F82711"/>
    <w:rsid w:val="00F8282A"/>
    <w:rsid w:val="00F82AC8"/>
    <w:rsid w:val="00F82B1D"/>
    <w:rsid w:val="00F82E6F"/>
    <w:rsid w:val="00F8303B"/>
    <w:rsid w:val="00F833CA"/>
    <w:rsid w:val="00F8349B"/>
    <w:rsid w:val="00F834EE"/>
    <w:rsid w:val="00F8364E"/>
    <w:rsid w:val="00F839A8"/>
    <w:rsid w:val="00F83D08"/>
    <w:rsid w:val="00F83F86"/>
    <w:rsid w:val="00F83FB0"/>
    <w:rsid w:val="00F8429E"/>
    <w:rsid w:val="00F84348"/>
    <w:rsid w:val="00F845D9"/>
    <w:rsid w:val="00F8470D"/>
    <w:rsid w:val="00F8475C"/>
    <w:rsid w:val="00F848BD"/>
    <w:rsid w:val="00F849B2"/>
    <w:rsid w:val="00F84C5D"/>
    <w:rsid w:val="00F84C78"/>
    <w:rsid w:val="00F851B6"/>
    <w:rsid w:val="00F8550E"/>
    <w:rsid w:val="00F8568B"/>
    <w:rsid w:val="00F856F8"/>
    <w:rsid w:val="00F857C4"/>
    <w:rsid w:val="00F8599C"/>
    <w:rsid w:val="00F85AA2"/>
    <w:rsid w:val="00F862BE"/>
    <w:rsid w:val="00F869D2"/>
    <w:rsid w:val="00F86FA4"/>
    <w:rsid w:val="00F870DC"/>
    <w:rsid w:val="00F87257"/>
    <w:rsid w:val="00F87321"/>
    <w:rsid w:val="00F87494"/>
    <w:rsid w:val="00F87967"/>
    <w:rsid w:val="00F87B12"/>
    <w:rsid w:val="00F87B9F"/>
    <w:rsid w:val="00F87BBE"/>
    <w:rsid w:val="00F87F8D"/>
    <w:rsid w:val="00F87FE6"/>
    <w:rsid w:val="00F9016B"/>
    <w:rsid w:val="00F90429"/>
    <w:rsid w:val="00F9066D"/>
    <w:rsid w:val="00F90688"/>
    <w:rsid w:val="00F908AD"/>
    <w:rsid w:val="00F90C3E"/>
    <w:rsid w:val="00F90F42"/>
    <w:rsid w:val="00F9101C"/>
    <w:rsid w:val="00F91648"/>
    <w:rsid w:val="00F916E7"/>
    <w:rsid w:val="00F916FF"/>
    <w:rsid w:val="00F91721"/>
    <w:rsid w:val="00F91A3C"/>
    <w:rsid w:val="00F91F60"/>
    <w:rsid w:val="00F92773"/>
    <w:rsid w:val="00F927A0"/>
    <w:rsid w:val="00F929CE"/>
    <w:rsid w:val="00F933A2"/>
    <w:rsid w:val="00F93644"/>
    <w:rsid w:val="00F937F1"/>
    <w:rsid w:val="00F93A5C"/>
    <w:rsid w:val="00F93C28"/>
    <w:rsid w:val="00F93EA0"/>
    <w:rsid w:val="00F940AC"/>
    <w:rsid w:val="00F941A3"/>
    <w:rsid w:val="00F94220"/>
    <w:rsid w:val="00F94388"/>
    <w:rsid w:val="00F94434"/>
    <w:rsid w:val="00F946C8"/>
    <w:rsid w:val="00F948BE"/>
    <w:rsid w:val="00F94912"/>
    <w:rsid w:val="00F94920"/>
    <w:rsid w:val="00F94B55"/>
    <w:rsid w:val="00F94C1B"/>
    <w:rsid w:val="00F94E5D"/>
    <w:rsid w:val="00F94F05"/>
    <w:rsid w:val="00F9556C"/>
    <w:rsid w:val="00F957C2"/>
    <w:rsid w:val="00F95A55"/>
    <w:rsid w:val="00F95F10"/>
    <w:rsid w:val="00F964EB"/>
    <w:rsid w:val="00F96563"/>
    <w:rsid w:val="00F96611"/>
    <w:rsid w:val="00F96A2F"/>
    <w:rsid w:val="00F96AD8"/>
    <w:rsid w:val="00F96CD9"/>
    <w:rsid w:val="00F96D10"/>
    <w:rsid w:val="00F96E32"/>
    <w:rsid w:val="00F96FE6"/>
    <w:rsid w:val="00F9701C"/>
    <w:rsid w:val="00F971B6"/>
    <w:rsid w:val="00F97231"/>
    <w:rsid w:val="00F97506"/>
    <w:rsid w:val="00F97B28"/>
    <w:rsid w:val="00F97B4C"/>
    <w:rsid w:val="00F97BEA"/>
    <w:rsid w:val="00F97C7D"/>
    <w:rsid w:val="00F97D55"/>
    <w:rsid w:val="00F97DD8"/>
    <w:rsid w:val="00F97DDA"/>
    <w:rsid w:val="00F97FBB"/>
    <w:rsid w:val="00FA0027"/>
    <w:rsid w:val="00FA07A5"/>
    <w:rsid w:val="00FA08A3"/>
    <w:rsid w:val="00FA0CCB"/>
    <w:rsid w:val="00FA0EE8"/>
    <w:rsid w:val="00FA0FFD"/>
    <w:rsid w:val="00FA1384"/>
    <w:rsid w:val="00FA1550"/>
    <w:rsid w:val="00FA16BD"/>
    <w:rsid w:val="00FA1897"/>
    <w:rsid w:val="00FA198C"/>
    <w:rsid w:val="00FA1C6D"/>
    <w:rsid w:val="00FA1D72"/>
    <w:rsid w:val="00FA23B2"/>
    <w:rsid w:val="00FA24EE"/>
    <w:rsid w:val="00FA2774"/>
    <w:rsid w:val="00FA2BE9"/>
    <w:rsid w:val="00FA2FC9"/>
    <w:rsid w:val="00FA3091"/>
    <w:rsid w:val="00FA336E"/>
    <w:rsid w:val="00FA3575"/>
    <w:rsid w:val="00FA362A"/>
    <w:rsid w:val="00FA3867"/>
    <w:rsid w:val="00FA3CEF"/>
    <w:rsid w:val="00FA3FA2"/>
    <w:rsid w:val="00FA4058"/>
    <w:rsid w:val="00FA4139"/>
    <w:rsid w:val="00FA4242"/>
    <w:rsid w:val="00FA46E4"/>
    <w:rsid w:val="00FA47D8"/>
    <w:rsid w:val="00FA48B8"/>
    <w:rsid w:val="00FA4C6B"/>
    <w:rsid w:val="00FA4CBA"/>
    <w:rsid w:val="00FA4E54"/>
    <w:rsid w:val="00FA4ED3"/>
    <w:rsid w:val="00FA5690"/>
    <w:rsid w:val="00FA58E1"/>
    <w:rsid w:val="00FA598D"/>
    <w:rsid w:val="00FA5A6B"/>
    <w:rsid w:val="00FA5AC2"/>
    <w:rsid w:val="00FA5ACB"/>
    <w:rsid w:val="00FA5C4A"/>
    <w:rsid w:val="00FA5C60"/>
    <w:rsid w:val="00FA5D75"/>
    <w:rsid w:val="00FA622E"/>
    <w:rsid w:val="00FA6277"/>
    <w:rsid w:val="00FA6368"/>
    <w:rsid w:val="00FA6377"/>
    <w:rsid w:val="00FA6884"/>
    <w:rsid w:val="00FA6983"/>
    <w:rsid w:val="00FA6E1E"/>
    <w:rsid w:val="00FA6E99"/>
    <w:rsid w:val="00FA72CF"/>
    <w:rsid w:val="00FA72E1"/>
    <w:rsid w:val="00FA7450"/>
    <w:rsid w:val="00FA7704"/>
    <w:rsid w:val="00FA771D"/>
    <w:rsid w:val="00FA772F"/>
    <w:rsid w:val="00FA7851"/>
    <w:rsid w:val="00FA78BF"/>
    <w:rsid w:val="00FA7D07"/>
    <w:rsid w:val="00FA7ECC"/>
    <w:rsid w:val="00FB0128"/>
    <w:rsid w:val="00FB016B"/>
    <w:rsid w:val="00FB0818"/>
    <w:rsid w:val="00FB0A3F"/>
    <w:rsid w:val="00FB0BD8"/>
    <w:rsid w:val="00FB1074"/>
    <w:rsid w:val="00FB11F5"/>
    <w:rsid w:val="00FB1494"/>
    <w:rsid w:val="00FB15E6"/>
    <w:rsid w:val="00FB1A52"/>
    <w:rsid w:val="00FB1B46"/>
    <w:rsid w:val="00FB1DC5"/>
    <w:rsid w:val="00FB217F"/>
    <w:rsid w:val="00FB224F"/>
    <w:rsid w:val="00FB225A"/>
    <w:rsid w:val="00FB2303"/>
    <w:rsid w:val="00FB234E"/>
    <w:rsid w:val="00FB23F3"/>
    <w:rsid w:val="00FB25A9"/>
    <w:rsid w:val="00FB268A"/>
    <w:rsid w:val="00FB2895"/>
    <w:rsid w:val="00FB28D5"/>
    <w:rsid w:val="00FB2927"/>
    <w:rsid w:val="00FB29EE"/>
    <w:rsid w:val="00FB2AEB"/>
    <w:rsid w:val="00FB2CAB"/>
    <w:rsid w:val="00FB2D7D"/>
    <w:rsid w:val="00FB2F8C"/>
    <w:rsid w:val="00FB312F"/>
    <w:rsid w:val="00FB314A"/>
    <w:rsid w:val="00FB31C1"/>
    <w:rsid w:val="00FB33FB"/>
    <w:rsid w:val="00FB3465"/>
    <w:rsid w:val="00FB3489"/>
    <w:rsid w:val="00FB3599"/>
    <w:rsid w:val="00FB35BD"/>
    <w:rsid w:val="00FB37C3"/>
    <w:rsid w:val="00FB3A22"/>
    <w:rsid w:val="00FB416A"/>
    <w:rsid w:val="00FB4189"/>
    <w:rsid w:val="00FB457D"/>
    <w:rsid w:val="00FB468C"/>
    <w:rsid w:val="00FB49A9"/>
    <w:rsid w:val="00FB4A2D"/>
    <w:rsid w:val="00FB4C6C"/>
    <w:rsid w:val="00FB4CD3"/>
    <w:rsid w:val="00FB4D1F"/>
    <w:rsid w:val="00FB4DE6"/>
    <w:rsid w:val="00FB4F00"/>
    <w:rsid w:val="00FB5689"/>
    <w:rsid w:val="00FB57EA"/>
    <w:rsid w:val="00FB5AB8"/>
    <w:rsid w:val="00FB61D5"/>
    <w:rsid w:val="00FB6784"/>
    <w:rsid w:val="00FB68DD"/>
    <w:rsid w:val="00FB68ED"/>
    <w:rsid w:val="00FB6A8D"/>
    <w:rsid w:val="00FB6AC6"/>
    <w:rsid w:val="00FB6B1C"/>
    <w:rsid w:val="00FB6B6B"/>
    <w:rsid w:val="00FB6BD8"/>
    <w:rsid w:val="00FB6C72"/>
    <w:rsid w:val="00FB6CC6"/>
    <w:rsid w:val="00FB7085"/>
    <w:rsid w:val="00FB76AE"/>
    <w:rsid w:val="00FB7CDE"/>
    <w:rsid w:val="00FB7D1D"/>
    <w:rsid w:val="00FB7D4E"/>
    <w:rsid w:val="00FB7E5C"/>
    <w:rsid w:val="00FB7F6D"/>
    <w:rsid w:val="00FB7F7E"/>
    <w:rsid w:val="00FC0003"/>
    <w:rsid w:val="00FC0078"/>
    <w:rsid w:val="00FC0109"/>
    <w:rsid w:val="00FC0237"/>
    <w:rsid w:val="00FC0247"/>
    <w:rsid w:val="00FC033F"/>
    <w:rsid w:val="00FC06DC"/>
    <w:rsid w:val="00FC09F9"/>
    <w:rsid w:val="00FC0B98"/>
    <w:rsid w:val="00FC0CCB"/>
    <w:rsid w:val="00FC0DD6"/>
    <w:rsid w:val="00FC12A3"/>
    <w:rsid w:val="00FC1315"/>
    <w:rsid w:val="00FC1392"/>
    <w:rsid w:val="00FC18FC"/>
    <w:rsid w:val="00FC1A25"/>
    <w:rsid w:val="00FC1FC4"/>
    <w:rsid w:val="00FC20BD"/>
    <w:rsid w:val="00FC256A"/>
    <w:rsid w:val="00FC2684"/>
    <w:rsid w:val="00FC29C9"/>
    <w:rsid w:val="00FC2D39"/>
    <w:rsid w:val="00FC3112"/>
    <w:rsid w:val="00FC3134"/>
    <w:rsid w:val="00FC31C8"/>
    <w:rsid w:val="00FC3409"/>
    <w:rsid w:val="00FC3520"/>
    <w:rsid w:val="00FC36A0"/>
    <w:rsid w:val="00FC385C"/>
    <w:rsid w:val="00FC38D4"/>
    <w:rsid w:val="00FC3C8E"/>
    <w:rsid w:val="00FC3CA0"/>
    <w:rsid w:val="00FC4080"/>
    <w:rsid w:val="00FC4716"/>
    <w:rsid w:val="00FC4B07"/>
    <w:rsid w:val="00FC4B41"/>
    <w:rsid w:val="00FC4D2F"/>
    <w:rsid w:val="00FC5022"/>
    <w:rsid w:val="00FC5111"/>
    <w:rsid w:val="00FC598E"/>
    <w:rsid w:val="00FC599D"/>
    <w:rsid w:val="00FC5C7B"/>
    <w:rsid w:val="00FC5D27"/>
    <w:rsid w:val="00FC5DB7"/>
    <w:rsid w:val="00FC5FC3"/>
    <w:rsid w:val="00FC6264"/>
    <w:rsid w:val="00FC626E"/>
    <w:rsid w:val="00FC63C3"/>
    <w:rsid w:val="00FC6617"/>
    <w:rsid w:val="00FC67E2"/>
    <w:rsid w:val="00FC692B"/>
    <w:rsid w:val="00FC6D9D"/>
    <w:rsid w:val="00FC6ECA"/>
    <w:rsid w:val="00FC70B9"/>
    <w:rsid w:val="00FC70FA"/>
    <w:rsid w:val="00FC724E"/>
    <w:rsid w:val="00FC7402"/>
    <w:rsid w:val="00FC755E"/>
    <w:rsid w:val="00FC771A"/>
    <w:rsid w:val="00FC7785"/>
    <w:rsid w:val="00FC79D7"/>
    <w:rsid w:val="00FC7D55"/>
    <w:rsid w:val="00FC7EF5"/>
    <w:rsid w:val="00FD002C"/>
    <w:rsid w:val="00FD0094"/>
    <w:rsid w:val="00FD022F"/>
    <w:rsid w:val="00FD02D6"/>
    <w:rsid w:val="00FD038F"/>
    <w:rsid w:val="00FD0575"/>
    <w:rsid w:val="00FD066F"/>
    <w:rsid w:val="00FD073A"/>
    <w:rsid w:val="00FD086B"/>
    <w:rsid w:val="00FD08A2"/>
    <w:rsid w:val="00FD0AA8"/>
    <w:rsid w:val="00FD117B"/>
    <w:rsid w:val="00FD1301"/>
    <w:rsid w:val="00FD153B"/>
    <w:rsid w:val="00FD154E"/>
    <w:rsid w:val="00FD15F0"/>
    <w:rsid w:val="00FD18D2"/>
    <w:rsid w:val="00FD19B5"/>
    <w:rsid w:val="00FD1AA9"/>
    <w:rsid w:val="00FD1B4B"/>
    <w:rsid w:val="00FD1EDB"/>
    <w:rsid w:val="00FD1FEA"/>
    <w:rsid w:val="00FD2344"/>
    <w:rsid w:val="00FD26E9"/>
    <w:rsid w:val="00FD2832"/>
    <w:rsid w:val="00FD2C1B"/>
    <w:rsid w:val="00FD2CB6"/>
    <w:rsid w:val="00FD2D07"/>
    <w:rsid w:val="00FD2ED6"/>
    <w:rsid w:val="00FD2EFB"/>
    <w:rsid w:val="00FD303A"/>
    <w:rsid w:val="00FD347D"/>
    <w:rsid w:val="00FD3642"/>
    <w:rsid w:val="00FD36D8"/>
    <w:rsid w:val="00FD3727"/>
    <w:rsid w:val="00FD373C"/>
    <w:rsid w:val="00FD391D"/>
    <w:rsid w:val="00FD3B2D"/>
    <w:rsid w:val="00FD3FCA"/>
    <w:rsid w:val="00FD41CC"/>
    <w:rsid w:val="00FD4447"/>
    <w:rsid w:val="00FD456B"/>
    <w:rsid w:val="00FD4643"/>
    <w:rsid w:val="00FD48A8"/>
    <w:rsid w:val="00FD4B66"/>
    <w:rsid w:val="00FD4EDE"/>
    <w:rsid w:val="00FD4F41"/>
    <w:rsid w:val="00FD50E1"/>
    <w:rsid w:val="00FD5159"/>
    <w:rsid w:val="00FD51C8"/>
    <w:rsid w:val="00FD5260"/>
    <w:rsid w:val="00FD5544"/>
    <w:rsid w:val="00FD5B05"/>
    <w:rsid w:val="00FD5D19"/>
    <w:rsid w:val="00FD5D39"/>
    <w:rsid w:val="00FD5E49"/>
    <w:rsid w:val="00FD5E5B"/>
    <w:rsid w:val="00FD5F5B"/>
    <w:rsid w:val="00FD603B"/>
    <w:rsid w:val="00FD6089"/>
    <w:rsid w:val="00FD6115"/>
    <w:rsid w:val="00FD636C"/>
    <w:rsid w:val="00FD64E4"/>
    <w:rsid w:val="00FD6B01"/>
    <w:rsid w:val="00FD6B2D"/>
    <w:rsid w:val="00FD6C4B"/>
    <w:rsid w:val="00FD6ECA"/>
    <w:rsid w:val="00FD7173"/>
    <w:rsid w:val="00FD7248"/>
    <w:rsid w:val="00FD733C"/>
    <w:rsid w:val="00FD75DB"/>
    <w:rsid w:val="00FD7A6D"/>
    <w:rsid w:val="00FD7B18"/>
    <w:rsid w:val="00FD7E95"/>
    <w:rsid w:val="00FD7EE3"/>
    <w:rsid w:val="00FD7FDE"/>
    <w:rsid w:val="00FE0034"/>
    <w:rsid w:val="00FE0421"/>
    <w:rsid w:val="00FE04D9"/>
    <w:rsid w:val="00FE0737"/>
    <w:rsid w:val="00FE099C"/>
    <w:rsid w:val="00FE0B6A"/>
    <w:rsid w:val="00FE0BCC"/>
    <w:rsid w:val="00FE0D74"/>
    <w:rsid w:val="00FE100F"/>
    <w:rsid w:val="00FE11AE"/>
    <w:rsid w:val="00FE14D2"/>
    <w:rsid w:val="00FE1564"/>
    <w:rsid w:val="00FE165F"/>
    <w:rsid w:val="00FE1673"/>
    <w:rsid w:val="00FE1791"/>
    <w:rsid w:val="00FE1A4C"/>
    <w:rsid w:val="00FE1B3C"/>
    <w:rsid w:val="00FE1CDE"/>
    <w:rsid w:val="00FE1D86"/>
    <w:rsid w:val="00FE1F0D"/>
    <w:rsid w:val="00FE20DD"/>
    <w:rsid w:val="00FE20FB"/>
    <w:rsid w:val="00FE24ED"/>
    <w:rsid w:val="00FE275D"/>
    <w:rsid w:val="00FE2912"/>
    <w:rsid w:val="00FE2A09"/>
    <w:rsid w:val="00FE2B83"/>
    <w:rsid w:val="00FE2EBD"/>
    <w:rsid w:val="00FE31B5"/>
    <w:rsid w:val="00FE335A"/>
    <w:rsid w:val="00FE35E4"/>
    <w:rsid w:val="00FE36B0"/>
    <w:rsid w:val="00FE37B3"/>
    <w:rsid w:val="00FE39D1"/>
    <w:rsid w:val="00FE3A3A"/>
    <w:rsid w:val="00FE3BD3"/>
    <w:rsid w:val="00FE3C80"/>
    <w:rsid w:val="00FE416E"/>
    <w:rsid w:val="00FE4316"/>
    <w:rsid w:val="00FE44A9"/>
    <w:rsid w:val="00FE45BD"/>
    <w:rsid w:val="00FE4659"/>
    <w:rsid w:val="00FE4839"/>
    <w:rsid w:val="00FE4889"/>
    <w:rsid w:val="00FE4BBB"/>
    <w:rsid w:val="00FE4DC9"/>
    <w:rsid w:val="00FE4FF8"/>
    <w:rsid w:val="00FE5083"/>
    <w:rsid w:val="00FE5201"/>
    <w:rsid w:val="00FE5802"/>
    <w:rsid w:val="00FE58F9"/>
    <w:rsid w:val="00FE6746"/>
    <w:rsid w:val="00FE6965"/>
    <w:rsid w:val="00FE6976"/>
    <w:rsid w:val="00FE6C8B"/>
    <w:rsid w:val="00FE6CF3"/>
    <w:rsid w:val="00FE6EA4"/>
    <w:rsid w:val="00FE707A"/>
    <w:rsid w:val="00FE7123"/>
    <w:rsid w:val="00FE71E6"/>
    <w:rsid w:val="00FE7356"/>
    <w:rsid w:val="00FE7397"/>
    <w:rsid w:val="00FE7452"/>
    <w:rsid w:val="00FE74C1"/>
    <w:rsid w:val="00FE79AD"/>
    <w:rsid w:val="00FE7A3A"/>
    <w:rsid w:val="00FE7B12"/>
    <w:rsid w:val="00FE7B41"/>
    <w:rsid w:val="00FE7CA2"/>
    <w:rsid w:val="00FE7DBC"/>
    <w:rsid w:val="00FF0014"/>
    <w:rsid w:val="00FF0138"/>
    <w:rsid w:val="00FF041E"/>
    <w:rsid w:val="00FF053C"/>
    <w:rsid w:val="00FF0808"/>
    <w:rsid w:val="00FF0839"/>
    <w:rsid w:val="00FF0ABD"/>
    <w:rsid w:val="00FF0B52"/>
    <w:rsid w:val="00FF0F41"/>
    <w:rsid w:val="00FF10AC"/>
    <w:rsid w:val="00FF113C"/>
    <w:rsid w:val="00FF1207"/>
    <w:rsid w:val="00FF13E5"/>
    <w:rsid w:val="00FF1587"/>
    <w:rsid w:val="00FF1644"/>
    <w:rsid w:val="00FF185A"/>
    <w:rsid w:val="00FF1895"/>
    <w:rsid w:val="00FF1CBF"/>
    <w:rsid w:val="00FF1CE5"/>
    <w:rsid w:val="00FF1F18"/>
    <w:rsid w:val="00FF20A7"/>
    <w:rsid w:val="00FF20FC"/>
    <w:rsid w:val="00FF251F"/>
    <w:rsid w:val="00FF25F1"/>
    <w:rsid w:val="00FF27A5"/>
    <w:rsid w:val="00FF2EA2"/>
    <w:rsid w:val="00FF2EFC"/>
    <w:rsid w:val="00FF2F09"/>
    <w:rsid w:val="00FF339E"/>
    <w:rsid w:val="00FF33F0"/>
    <w:rsid w:val="00FF3795"/>
    <w:rsid w:val="00FF38CB"/>
    <w:rsid w:val="00FF3AC6"/>
    <w:rsid w:val="00FF3D5F"/>
    <w:rsid w:val="00FF3E9F"/>
    <w:rsid w:val="00FF420D"/>
    <w:rsid w:val="00FF4808"/>
    <w:rsid w:val="00FF4BCD"/>
    <w:rsid w:val="00FF4C98"/>
    <w:rsid w:val="00FF5400"/>
    <w:rsid w:val="00FF57BA"/>
    <w:rsid w:val="00FF59B6"/>
    <w:rsid w:val="00FF5A8D"/>
    <w:rsid w:val="00FF5B3F"/>
    <w:rsid w:val="00FF5C22"/>
    <w:rsid w:val="00FF5F84"/>
    <w:rsid w:val="00FF6013"/>
    <w:rsid w:val="00FF616A"/>
    <w:rsid w:val="00FF62F7"/>
    <w:rsid w:val="00FF6411"/>
    <w:rsid w:val="00FF64DF"/>
    <w:rsid w:val="00FF6B85"/>
    <w:rsid w:val="00FF702D"/>
    <w:rsid w:val="00FF70B1"/>
    <w:rsid w:val="00FF7268"/>
    <w:rsid w:val="00FF73B5"/>
    <w:rsid w:val="00FF74B9"/>
    <w:rsid w:val="00FF7655"/>
    <w:rsid w:val="00FF76D0"/>
    <w:rsid w:val="00FF7771"/>
    <w:rsid w:val="00FF7A9F"/>
    <w:rsid w:val="00FF7C6E"/>
    <w:rsid w:val="00FF7FDA"/>
    <w:rsid w:val="00FF7FEC"/>
    <w:rsid w:val="017260A2"/>
    <w:rsid w:val="020BBC09"/>
    <w:rsid w:val="023715F4"/>
    <w:rsid w:val="025B61FF"/>
    <w:rsid w:val="02926F38"/>
    <w:rsid w:val="031A934E"/>
    <w:rsid w:val="03E1A2E8"/>
    <w:rsid w:val="04B75B80"/>
    <w:rsid w:val="056C8EB4"/>
    <w:rsid w:val="0617E4AE"/>
    <w:rsid w:val="077022FE"/>
    <w:rsid w:val="07D5E24A"/>
    <w:rsid w:val="085888F3"/>
    <w:rsid w:val="09E16767"/>
    <w:rsid w:val="0A75CE4A"/>
    <w:rsid w:val="0AB551DC"/>
    <w:rsid w:val="0B123E48"/>
    <w:rsid w:val="0B89E19C"/>
    <w:rsid w:val="0C0150C3"/>
    <w:rsid w:val="0CA13ECB"/>
    <w:rsid w:val="0E969E85"/>
    <w:rsid w:val="0F312115"/>
    <w:rsid w:val="0FDA04B2"/>
    <w:rsid w:val="10AAAC63"/>
    <w:rsid w:val="10D86A02"/>
    <w:rsid w:val="12195E3F"/>
    <w:rsid w:val="125A33F5"/>
    <w:rsid w:val="12B99F16"/>
    <w:rsid w:val="12C38A89"/>
    <w:rsid w:val="13688BA6"/>
    <w:rsid w:val="141E261B"/>
    <w:rsid w:val="156015F6"/>
    <w:rsid w:val="182A3D06"/>
    <w:rsid w:val="18D3826A"/>
    <w:rsid w:val="19B8C429"/>
    <w:rsid w:val="1A28B553"/>
    <w:rsid w:val="1A7099A8"/>
    <w:rsid w:val="1CF2FD07"/>
    <w:rsid w:val="1CF5BE30"/>
    <w:rsid w:val="1CFC20DD"/>
    <w:rsid w:val="1D31B18B"/>
    <w:rsid w:val="1D421DB3"/>
    <w:rsid w:val="1E1A5159"/>
    <w:rsid w:val="1E641426"/>
    <w:rsid w:val="1FB06562"/>
    <w:rsid w:val="2163944B"/>
    <w:rsid w:val="2185AC48"/>
    <w:rsid w:val="21A2D655"/>
    <w:rsid w:val="2245F035"/>
    <w:rsid w:val="224DE3CB"/>
    <w:rsid w:val="236C6CFA"/>
    <w:rsid w:val="24A60310"/>
    <w:rsid w:val="25D873F3"/>
    <w:rsid w:val="26705585"/>
    <w:rsid w:val="2705BAA3"/>
    <w:rsid w:val="2706A7AC"/>
    <w:rsid w:val="2735BBDE"/>
    <w:rsid w:val="2926567F"/>
    <w:rsid w:val="29E1CC88"/>
    <w:rsid w:val="2A55C256"/>
    <w:rsid w:val="2AEEA738"/>
    <w:rsid w:val="2B21157E"/>
    <w:rsid w:val="2B495261"/>
    <w:rsid w:val="2C1CBF62"/>
    <w:rsid w:val="2D097A36"/>
    <w:rsid w:val="2ECD7770"/>
    <w:rsid w:val="2F1737DD"/>
    <w:rsid w:val="2F18C926"/>
    <w:rsid w:val="2F88A243"/>
    <w:rsid w:val="2FCAAB5C"/>
    <w:rsid w:val="30F281DA"/>
    <w:rsid w:val="31922F8C"/>
    <w:rsid w:val="319D75C3"/>
    <w:rsid w:val="32A6BC35"/>
    <w:rsid w:val="334D0FBD"/>
    <w:rsid w:val="344D72AB"/>
    <w:rsid w:val="351EA0A8"/>
    <w:rsid w:val="356B6508"/>
    <w:rsid w:val="36116D45"/>
    <w:rsid w:val="3867A7BD"/>
    <w:rsid w:val="39AF8F3D"/>
    <w:rsid w:val="39CBDA34"/>
    <w:rsid w:val="3C1258C3"/>
    <w:rsid w:val="3C304CB6"/>
    <w:rsid w:val="3D1256B8"/>
    <w:rsid w:val="3D3D749A"/>
    <w:rsid w:val="3EAE7043"/>
    <w:rsid w:val="3F5DB7B8"/>
    <w:rsid w:val="3F8A29CB"/>
    <w:rsid w:val="3FBEBA02"/>
    <w:rsid w:val="40567856"/>
    <w:rsid w:val="406DCE15"/>
    <w:rsid w:val="40C01105"/>
    <w:rsid w:val="41A4C5FB"/>
    <w:rsid w:val="42FD0E36"/>
    <w:rsid w:val="4363944F"/>
    <w:rsid w:val="436435C3"/>
    <w:rsid w:val="437A9B2F"/>
    <w:rsid w:val="43B35B26"/>
    <w:rsid w:val="43FEBFAF"/>
    <w:rsid w:val="443CB5B5"/>
    <w:rsid w:val="452DECF3"/>
    <w:rsid w:val="4533DAF8"/>
    <w:rsid w:val="46F789F8"/>
    <w:rsid w:val="481C458D"/>
    <w:rsid w:val="483F4982"/>
    <w:rsid w:val="496E5B7B"/>
    <w:rsid w:val="49C52956"/>
    <w:rsid w:val="4A0C62D8"/>
    <w:rsid w:val="4A623743"/>
    <w:rsid w:val="4B21610C"/>
    <w:rsid w:val="4B8D7EA4"/>
    <w:rsid w:val="4C7B6BA3"/>
    <w:rsid w:val="4D385597"/>
    <w:rsid w:val="4E821F37"/>
    <w:rsid w:val="4EE4CB10"/>
    <w:rsid w:val="4F073E58"/>
    <w:rsid w:val="4F70E8C1"/>
    <w:rsid w:val="4FCBEBBB"/>
    <w:rsid w:val="506CCA73"/>
    <w:rsid w:val="5130759D"/>
    <w:rsid w:val="52526159"/>
    <w:rsid w:val="52646077"/>
    <w:rsid w:val="52B778C3"/>
    <w:rsid w:val="5359E73A"/>
    <w:rsid w:val="539111A2"/>
    <w:rsid w:val="53CBD2C0"/>
    <w:rsid w:val="54958FD1"/>
    <w:rsid w:val="563E09EC"/>
    <w:rsid w:val="5688EB9E"/>
    <w:rsid w:val="5697090D"/>
    <w:rsid w:val="56D181B5"/>
    <w:rsid w:val="57EDCC77"/>
    <w:rsid w:val="589117E4"/>
    <w:rsid w:val="58A554F2"/>
    <w:rsid w:val="599D8884"/>
    <w:rsid w:val="5A06729F"/>
    <w:rsid w:val="5A3F06D8"/>
    <w:rsid w:val="5A5A3E89"/>
    <w:rsid w:val="5B0BBCB3"/>
    <w:rsid w:val="5D4AF944"/>
    <w:rsid w:val="5D6644CA"/>
    <w:rsid w:val="5F12519F"/>
    <w:rsid w:val="62AA71B8"/>
    <w:rsid w:val="62F66D5A"/>
    <w:rsid w:val="62F8576A"/>
    <w:rsid w:val="636AF86B"/>
    <w:rsid w:val="656C12FF"/>
    <w:rsid w:val="66081D2B"/>
    <w:rsid w:val="6737AF59"/>
    <w:rsid w:val="675B4192"/>
    <w:rsid w:val="6765A9F2"/>
    <w:rsid w:val="67AB1E85"/>
    <w:rsid w:val="67F0A2C2"/>
    <w:rsid w:val="6853C3EB"/>
    <w:rsid w:val="6A0CB340"/>
    <w:rsid w:val="6AECC765"/>
    <w:rsid w:val="6B0633BF"/>
    <w:rsid w:val="6C0672C3"/>
    <w:rsid w:val="6C535CA1"/>
    <w:rsid w:val="6CAF6BA1"/>
    <w:rsid w:val="6D01AA58"/>
    <w:rsid w:val="6E172698"/>
    <w:rsid w:val="6F590118"/>
    <w:rsid w:val="6F597C30"/>
    <w:rsid w:val="705C6BC4"/>
    <w:rsid w:val="70EAB8F8"/>
    <w:rsid w:val="726905C4"/>
    <w:rsid w:val="726D78B0"/>
    <w:rsid w:val="7287C735"/>
    <w:rsid w:val="73BFCBC9"/>
    <w:rsid w:val="73F98750"/>
    <w:rsid w:val="7432CF46"/>
    <w:rsid w:val="74F7CDC2"/>
    <w:rsid w:val="770A18BD"/>
    <w:rsid w:val="7733C743"/>
    <w:rsid w:val="779D7942"/>
    <w:rsid w:val="785951B1"/>
    <w:rsid w:val="78C8CF00"/>
    <w:rsid w:val="7AC25E98"/>
    <w:rsid w:val="7AC6C96D"/>
    <w:rsid w:val="7AF1534C"/>
    <w:rsid w:val="7BB2EB8A"/>
    <w:rsid w:val="7C02D625"/>
    <w:rsid w:val="7C33F48A"/>
    <w:rsid w:val="7E48F93B"/>
    <w:rsid w:val="7F82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chartTrackingRefBased/>
  <w15:docId w15:val="{760CE261-CBEC-4A0B-A2DA-0848A3CF6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6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uiPriority w:val="99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0735C"/>
    <w:pPr>
      <w:autoSpaceDE w:val="0"/>
      <w:autoSpaceDN w:val="0"/>
    </w:pPr>
    <w:rPr>
      <w:rFonts w:eastAsia="MS Mincho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5507F"/>
    <w:pPr>
      <w:autoSpaceDE w:val="0"/>
      <w:autoSpaceDN w:val="0"/>
    </w:pPr>
    <w:rPr>
      <w:rFonts w:eastAsia="MS Mincho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E2EFF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688897-A150-493A-9C7A-89A707ECFB77}">
  <ds:schemaRefs>
    <ds:schemaRef ds:uri="http://schemas.microsoft.com/office/2006/documentManagement/types"/>
    <ds:schemaRef ds:uri="http://purl.org/dc/elements/1.1/"/>
    <ds:schemaRef ds:uri="4243d5be-521d-4052-81ca-f0f31ea6f2da"/>
    <ds:schemaRef ds:uri="http://schemas.microsoft.com/office/infopath/2007/PartnerControls"/>
    <ds:schemaRef ds:uri="http://schemas.microsoft.com/office/2006/metadata/properties"/>
    <ds:schemaRef ds:uri="http://purl.org/dc/terms/"/>
    <ds:schemaRef ds:uri="http://www.w3.org/XML/1998/namespace"/>
    <ds:schemaRef ds:uri="http://schemas.microsoft.com/sharepoint/v3"/>
    <ds:schemaRef ds:uri="http://schemas.openxmlformats.org/package/2006/metadata/core-properties"/>
    <ds:schemaRef ds:uri="05716746-add9-412a-97a9-1b5167d151a3"/>
    <ds:schemaRef ds:uri="f6ba49b0-bcda-4796-8236-5b5cc1493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869CDDE-D86D-4521-A320-064453F77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8E640E-1293-4ABA-AE04-FD8CD73816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371</TotalTime>
  <Pages>7</Pages>
  <Words>2042</Words>
  <Characters>8041</Characters>
  <Application>Microsoft Office Word</Application>
  <DocSecurity>0</DocSecurity>
  <Lines>731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Kornsiri, Chongaksorn</cp:lastModifiedBy>
  <cp:revision>137</cp:revision>
  <cp:lastPrinted>2026-02-23T07:40:00Z</cp:lastPrinted>
  <dcterms:created xsi:type="dcterms:W3CDTF">2026-02-19T10:34:00Z</dcterms:created>
  <dcterms:modified xsi:type="dcterms:W3CDTF">2026-02-23T10:06:00Z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4ed8881d-4062-46d6-b0ca-1cc939420954_Enabled">
    <vt:lpwstr>true</vt:lpwstr>
  </property>
  <property fmtid="{D5CDD505-2E9C-101B-9397-08002B2CF9AE}" pid="6" name="MSIP_Label_4ed8881d-4062-46d6-b0ca-1cc939420954_SetDate">
    <vt:lpwstr>2022-02-18T16:11:06Z</vt:lpwstr>
  </property>
  <property fmtid="{D5CDD505-2E9C-101B-9397-08002B2CF9AE}" pid="7" name="MSIP_Label_4ed8881d-4062-46d6-b0ca-1cc939420954_Method">
    <vt:lpwstr>Privileged</vt:lpwstr>
  </property>
  <property fmtid="{D5CDD505-2E9C-101B-9397-08002B2CF9AE}" pid="8" name="MSIP_Label_4ed8881d-4062-46d6-b0ca-1cc939420954_Name">
    <vt:lpwstr>Public</vt:lpwstr>
  </property>
  <property fmtid="{D5CDD505-2E9C-101B-9397-08002B2CF9AE}" pid="9" name="MSIP_Label_4ed8881d-4062-46d6-b0ca-1cc939420954_SiteId">
    <vt:lpwstr>deff24bb-2089-4400-8c8e-f71e680378b2</vt:lpwstr>
  </property>
  <property fmtid="{D5CDD505-2E9C-101B-9397-08002B2CF9AE}" pid="10" name="MSIP_Label_4ed8881d-4062-46d6-b0ca-1cc939420954_ActionId">
    <vt:lpwstr>3e87fde0-e36e-4e3a-80fc-8ca8c639fa96</vt:lpwstr>
  </property>
  <property fmtid="{D5CDD505-2E9C-101B-9397-08002B2CF9AE}" pid="11" name="MSIP_Label_4ed8881d-4062-46d6-b0ca-1cc939420954_ContentBits">
    <vt:lpwstr>0</vt:lpwstr>
  </property>
  <property fmtid="{D5CDD505-2E9C-101B-9397-08002B2CF9AE}" pid="12" name="ContentTypeId">
    <vt:lpwstr>0x010100FC3C573FF70E394A86433F5E112C33AA</vt:lpwstr>
  </property>
</Properties>
</file>